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8A002" w14:textId="77777777" w:rsidR="004B47DC" w:rsidRDefault="004B47DC" w:rsidP="004B47DC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702F1F13" w14:textId="5BE3D286" w:rsidR="004B47DC" w:rsidRPr="006C2E80" w:rsidRDefault="004B47DC" w:rsidP="004B47DC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46B6222C">
        <w:rPr>
          <w:sz w:val="24"/>
          <w:szCs w:val="24"/>
          <w:lang w:eastAsia="ja-JP"/>
        </w:rPr>
        <w:t>3GPP TSG CT WG3 Meeting #</w:t>
      </w:r>
      <w:r w:rsidRPr="00C44F7D">
        <w:rPr>
          <w:sz w:val="24"/>
          <w:szCs w:val="24"/>
          <w:lang w:eastAsia="ja-JP"/>
        </w:rPr>
        <w:t>13</w:t>
      </w:r>
      <w:r w:rsidR="00E004E6">
        <w:rPr>
          <w:sz w:val="24"/>
          <w:szCs w:val="24"/>
          <w:lang w:eastAsia="ja-JP"/>
        </w:rPr>
        <w:t>8</w:t>
      </w:r>
      <w:r>
        <w:tab/>
      </w:r>
      <w:r w:rsidRPr="00BF14EC">
        <w:rPr>
          <w:bCs/>
          <w:sz w:val="24"/>
          <w:szCs w:val="24"/>
          <w:lang w:eastAsia="ja-JP"/>
        </w:rPr>
        <w:t>C3-</w:t>
      </w:r>
      <w:r w:rsidRPr="1774FBF5">
        <w:rPr>
          <w:sz w:val="24"/>
          <w:szCs w:val="24"/>
          <w:lang w:eastAsia="ja-JP"/>
        </w:rPr>
        <w:t>24</w:t>
      </w:r>
      <w:r w:rsidR="0020169F">
        <w:rPr>
          <w:sz w:val="24"/>
          <w:szCs w:val="24"/>
          <w:lang w:eastAsia="ja-JP"/>
        </w:rPr>
        <w:t>6347</w:t>
      </w:r>
    </w:p>
    <w:p w14:paraId="5AC81E80" w14:textId="492E994C" w:rsidR="004B47DC" w:rsidRDefault="00E004E6" w:rsidP="004B47D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  <w:lang w:eastAsia="ja-JP"/>
        </w:rPr>
        <w:t>Orlando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US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18 - 22 November, 2024</w:t>
      </w:r>
      <w:r w:rsidR="004B47DC">
        <w:tab/>
      </w:r>
      <w:r w:rsidR="004B47DC" w:rsidRPr="46B6222C">
        <w:rPr>
          <w:rFonts w:eastAsia="Batang" w:cs="Arial"/>
          <w:lang w:eastAsia="zh-CN"/>
        </w:rPr>
        <w:t xml:space="preserve">(revision of </w:t>
      </w:r>
      <w:r w:rsidR="004B47DC">
        <w:rPr>
          <w:rFonts w:eastAsia="Batang" w:cs="Arial"/>
          <w:lang w:eastAsia="zh-CN"/>
        </w:rPr>
        <w:t>C3-24</w:t>
      </w:r>
      <w:r w:rsidR="0020169F">
        <w:rPr>
          <w:rFonts w:eastAsia="Batang" w:cs="Arial"/>
          <w:lang w:eastAsia="zh-CN"/>
        </w:rPr>
        <w:t>6028</w:t>
      </w:r>
      <w:r w:rsidR="004B47DC" w:rsidRPr="46B6222C">
        <w:rPr>
          <w:rFonts w:eastAsia="Batang" w:cs="Arial"/>
          <w:lang w:eastAsia="zh-CN"/>
        </w:rPr>
        <w:t>)</w:t>
      </w:r>
    </w:p>
    <w:p w14:paraId="097A7C4B" w14:textId="77777777" w:rsidR="00936B4F" w:rsidRDefault="00936B4F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16B4B2AA" w14:textId="5618654E" w:rsidR="00936B4F" w:rsidRDefault="00936B4F" w:rsidP="00936B4F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139ABDA9">
        <w:rPr>
          <w:b/>
          <w:sz w:val="24"/>
          <w:szCs w:val="24"/>
        </w:rPr>
        <w:t>3GPP TSG-CT WG1 Meeting #</w:t>
      </w:r>
      <w:r w:rsidR="00C56FB2" w:rsidRPr="139ABDA9">
        <w:rPr>
          <w:b/>
          <w:sz w:val="24"/>
          <w:szCs w:val="24"/>
        </w:rPr>
        <w:t>15</w:t>
      </w:r>
      <w:r w:rsidR="00273BFE">
        <w:rPr>
          <w:b/>
          <w:sz w:val="24"/>
          <w:szCs w:val="24"/>
        </w:rPr>
        <w:t>2</w:t>
      </w:r>
      <w:r>
        <w:tab/>
      </w:r>
      <w:r w:rsidRPr="139ABDA9">
        <w:rPr>
          <w:b/>
          <w:sz w:val="24"/>
          <w:szCs w:val="24"/>
        </w:rPr>
        <w:t>C1-</w:t>
      </w:r>
      <w:r w:rsidRPr="139ABDA9">
        <w:rPr>
          <w:b/>
          <w:bCs/>
          <w:noProof/>
          <w:sz w:val="24"/>
          <w:szCs w:val="24"/>
        </w:rPr>
        <w:t>24</w:t>
      </w:r>
      <w:r w:rsidR="006D448B">
        <w:rPr>
          <w:b/>
          <w:bCs/>
          <w:noProof/>
          <w:sz w:val="24"/>
          <w:szCs w:val="24"/>
        </w:rPr>
        <w:t>6</w:t>
      </w:r>
      <w:r w:rsidR="00B02226">
        <w:rPr>
          <w:b/>
          <w:bCs/>
          <w:noProof/>
          <w:sz w:val="24"/>
          <w:szCs w:val="24"/>
        </w:rPr>
        <w:t>691</w:t>
      </w:r>
    </w:p>
    <w:p w14:paraId="2D36D942" w14:textId="1D4AC7C8" w:rsidR="00936B4F" w:rsidRPr="007861B8" w:rsidRDefault="007514A7" w:rsidP="00936B4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4ADE127E">
        <w:rPr>
          <w:rFonts w:eastAsia="Arial" w:cs="Arial"/>
          <w:bCs/>
          <w:sz w:val="24"/>
          <w:szCs w:val="24"/>
        </w:rPr>
        <w:t>Orlando, U.S.;</w:t>
      </w:r>
      <w:r w:rsidRPr="139ABDA9">
        <w:rPr>
          <w:rFonts w:eastAsia="Arial"/>
          <w:sz w:val="24"/>
          <w:szCs w:val="24"/>
        </w:rPr>
        <w:t xml:space="preserve"> 18 </w:t>
      </w:r>
      <w:r w:rsidRPr="4ADE127E">
        <w:rPr>
          <w:rFonts w:eastAsia="Arial" w:cs="Arial"/>
          <w:bCs/>
          <w:sz w:val="24"/>
          <w:szCs w:val="24"/>
        </w:rPr>
        <w:t>– 22 November</w:t>
      </w:r>
      <w:r w:rsidRPr="139ABDA9">
        <w:rPr>
          <w:rFonts w:eastAsia="Arial"/>
          <w:sz w:val="24"/>
          <w:szCs w:val="24"/>
        </w:rPr>
        <w:t xml:space="preserve"> 2024</w:t>
      </w:r>
      <w:r w:rsidR="00936B4F" w:rsidRPr="006C2E80">
        <w:tab/>
      </w:r>
      <w:r w:rsidR="00936B4F" w:rsidRPr="007861B8">
        <w:rPr>
          <w:rFonts w:eastAsia="Batang" w:cs="Arial"/>
          <w:lang w:eastAsia="zh-CN"/>
        </w:rPr>
        <w:t>(revision of</w:t>
      </w:r>
      <w:r w:rsidR="007C3729" w:rsidRPr="007C3729">
        <w:rPr>
          <w:rFonts w:eastAsia="Batang" w:cs="Arial"/>
          <w:lang w:eastAsia="zh-CN"/>
        </w:rPr>
        <w:t xml:space="preserve"> </w:t>
      </w:r>
      <w:r w:rsidR="007C3729">
        <w:rPr>
          <w:rFonts w:eastAsia="Batang" w:cs="Arial"/>
          <w:lang w:eastAsia="zh-CN"/>
        </w:rPr>
        <w:t>C1-246</w:t>
      </w:r>
      <w:r w:rsidR="00B02226">
        <w:rPr>
          <w:rFonts w:eastAsia="Batang" w:cs="Arial"/>
          <w:lang w:eastAsia="zh-CN"/>
        </w:rPr>
        <w:t>129</w:t>
      </w:r>
      <w:r w:rsidR="00936B4F" w:rsidRPr="007861B8">
        <w:rPr>
          <w:rFonts w:eastAsia="Batang" w:cs="Arial"/>
          <w:lang w:eastAsia="zh-CN"/>
        </w:rPr>
        <w:t>)</w:t>
      </w:r>
    </w:p>
    <w:p w14:paraId="613BC87D" w14:textId="77777777" w:rsidR="00936B4F" w:rsidRDefault="00936B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332ED41F" w14:textId="5EEBC0CB" w:rsidR="3D6D3D9B" w:rsidRDefault="3D6D3D9B" w:rsidP="4ADE127E">
      <w:pPr>
        <w:tabs>
          <w:tab w:val="right" w:pos="9638"/>
        </w:tabs>
        <w:spacing w:after="0"/>
      </w:pPr>
      <w:r w:rsidRPr="7EAAD251">
        <w:rPr>
          <w:rFonts w:ascii="Arial" w:eastAsia="Arial" w:hAnsi="Arial" w:cs="Arial"/>
          <w:b/>
          <w:bCs/>
          <w:noProof/>
          <w:sz w:val="24"/>
          <w:szCs w:val="24"/>
        </w:rPr>
        <w:t>3GPP TSG-CT WG4 Meeting #126</w:t>
      </w:r>
      <w:r>
        <w:tab/>
      </w:r>
      <w:r w:rsidRPr="7EAAD251">
        <w:rPr>
          <w:rFonts w:ascii="Arial" w:eastAsia="Arial" w:hAnsi="Arial" w:cs="Arial"/>
          <w:b/>
          <w:bCs/>
          <w:noProof/>
          <w:sz w:val="24"/>
          <w:szCs w:val="24"/>
        </w:rPr>
        <w:t>C4-</w:t>
      </w:r>
      <w:r w:rsidR="606F2AEF" w:rsidRPr="7EAAD251">
        <w:rPr>
          <w:rFonts w:ascii="Arial" w:eastAsia="Arial" w:hAnsi="Arial" w:cs="Arial"/>
          <w:b/>
          <w:bCs/>
          <w:noProof/>
          <w:sz w:val="24"/>
          <w:szCs w:val="24"/>
        </w:rPr>
        <w:t>245</w:t>
      </w:r>
      <w:r w:rsidR="6B81DA85" w:rsidRPr="7EAAD251">
        <w:rPr>
          <w:rFonts w:ascii="Arial" w:eastAsia="Arial" w:hAnsi="Arial" w:cs="Arial"/>
          <w:b/>
          <w:bCs/>
          <w:noProof/>
          <w:sz w:val="24"/>
          <w:szCs w:val="24"/>
        </w:rPr>
        <w:t>296</w:t>
      </w:r>
    </w:p>
    <w:p w14:paraId="2A0555DD" w14:textId="31BA4349" w:rsidR="3D6D3D9B" w:rsidRDefault="3D6D3D9B" w:rsidP="7EAAD251">
      <w:pPr>
        <w:pBdr>
          <w:bottom w:val="single" w:sz="8" w:space="1" w:color="000000"/>
        </w:pBdr>
        <w:spacing w:after="0"/>
        <w:rPr>
          <w:rFonts w:ascii="Arial" w:eastAsia="Arial" w:hAnsi="Arial" w:cs="Arial"/>
          <w:b/>
          <w:bCs/>
          <w:noProof/>
        </w:rPr>
      </w:pPr>
      <w:r w:rsidRPr="7EAAD251">
        <w:rPr>
          <w:rFonts w:ascii="Arial" w:eastAsia="Arial" w:hAnsi="Arial" w:cs="Arial"/>
          <w:b/>
          <w:bCs/>
          <w:noProof/>
          <w:sz w:val="24"/>
          <w:szCs w:val="24"/>
        </w:rPr>
        <w:t>Orlando, U.S.; 18 – 22 November 2024</w:t>
      </w:r>
      <w:r>
        <w:tab/>
      </w:r>
      <w:r>
        <w:tab/>
      </w:r>
      <w:r>
        <w:tab/>
      </w:r>
      <w:r>
        <w:tab/>
      </w:r>
      <w:r w:rsidRPr="7EAAD251">
        <w:rPr>
          <w:rFonts w:ascii="Arial" w:eastAsia="Arial" w:hAnsi="Arial" w:cs="Arial"/>
          <w:b/>
          <w:bCs/>
          <w:noProof/>
          <w:sz w:val="24"/>
          <w:szCs w:val="24"/>
        </w:rPr>
        <w:t xml:space="preserve"> </w:t>
      </w:r>
      <w:r>
        <w:tab/>
      </w:r>
      <w:r w:rsidRPr="7EAAD251">
        <w:rPr>
          <w:rFonts w:ascii="Arial" w:eastAsia="Arial" w:hAnsi="Arial" w:cs="Arial"/>
          <w:b/>
          <w:bCs/>
          <w:noProof/>
        </w:rPr>
        <w:t xml:space="preserve">    </w:t>
      </w:r>
      <w:r w:rsidR="6AB1C565" w:rsidRPr="7EAAD251">
        <w:rPr>
          <w:rFonts w:ascii="Arial" w:eastAsia="Arial" w:hAnsi="Arial" w:cs="Arial"/>
          <w:b/>
          <w:bCs/>
          <w:noProof/>
        </w:rPr>
        <w:t xml:space="preserve"> </w:t>
      </w:r>
      <w:proofErr w:type="gramStart"/>
      <w:r w:rsidR="6AB1C565" w:rsidRPr="7EAAD251">
        <w:rPr>
          <w:rFonts w:ascii="Arial" w:eastAsia="Arial" w:hAnsi="Arial" w:cs="Arial"/>
          <w:b/>
          <w:bCs/>
          <w:noProof/>
        </w:rPr>
        <w:t xml:space="preserve"> </w:t>
      </w:r>
      <w:r w:rsidR="45D5D9C4" w:rsidRPr="7EAAD251">
        <w:rPr>
          <w:rFonts w:ascii="Arial" w:eastAsia="Arial" w:hAnsi="Arial" w:cs="Arial"/>
          <w:b/>
          <w:bCs/>
          <w:noProof/>
        </w:rPr>
        <w:t xml:space="preserve">  </w:t>
      </w:r>
      <w:r w:rsidRPr="7EAAD251">
        <w:rPr>
          <w:rFonts w:ascii="Arial" w:eastAsia="Arial" w:hAnsi="Arial" w:cs="Arial"/>
          <w:b/>
          <w:bCs/>
          <w:sz w:val="18"/>
          <w:szCs w:val="18"/>
        </w:rPr>
        <w:t>(</w:t>
      </w:r>
      <w:proofErr w:type="gramEnd"/>
      <w:r w:rsidRPr="7EAAD251">
        <w:rPr>
          <w:rFonts w:ascii="Arial" w:eastAsia="Arial" w:hAnsi="Arial" w:cs="Arial"/>
          <w:b/>
          <w:bCs/>
          <w:sz w:val="18"/>
          <w:szCs w:val="18"/>
        </w:rPr>
        <w:t>revision of C4-</w:t>
      </w:r>
      <w:r w:rsidR="57B95A0C" w:rsidRPr="7EAAD251">
        <w:rPr>
          <w:rFonts w:ascii="Arial" w:eastAsia="Arial" w:hAnsi="Arial" w:cs="Arial"/>
          <w:b/>
          <w:bCs/>
          <w:sz w:val="18"/>
          <w:szCs w:val="18"/>
        </w:rPr>
        <w:t>24</w:t>
      </w:r>
      <w:r w:rsidR="540BB47C" w:rsidRPr="7EAAD251">
        <w:rPr>
          <w:rFonts w:ascii="Arial" w:eastAsia="Arial" w:hAnsi="Arial" w:cs="Arial"/>
          <w:b/>
          <w:bCs/>
          <w:sz w:val="18"/>
          <w:szCs w:val="18"/>
        </w:rPr>
        <w:t>5084)</w:t>
      </w:r>
      <w:r>
        <w:tab/>
      </w:r>
    </w:p>
    <w:p w14:paraId="2BE5EE12" w14:textId="08F56EF7" w:rsidR="00936B4F" w:rsidRDefault="00936B4F" w:rsidP="4ADE12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082CB3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41FBEBA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0871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of </w:t>
      </w:r>
      <w:r w:rsidR="00012914" w:rsidRPr="00012914">
        <w:rPr>
          <w:rFonts w:ascii="Arial" w:eastAsia="Batang" w:hAnsi="Arial" w:cs="Arial"/>
          <w:b/>
          <w:sz w:val="24"/>
          <w:szCs w:val="24"/>
          <w:lang w:eastAsia="zh-CN"/>
        </w:rPr>
        <w:t>CT aspects of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A1A2F" w:rsidRPr="00AE5F3F">
        <w:rPr>
          <w:rFonts w:ascii="Arial" w:hAnsi="Arial" w:cs="Arial"/>
          <w:b/>
          <w:sz w:val="24"/>
          <w:szCs w:val="24"/>
        </w:rPr>
        <w:t>Extended Reality and Media service (XRM)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2F9587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750DB82A" w:rsidRPr="0BB0442C">
        <w:rPr>
          <w:rFonts w:ascii="Arial" w:eastAsia="Batang" w:hAnsi="Arial"/>
          <w:b/>
          <w:bCs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107ADD88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3E3C0E2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4520DCE2" w14:textId="7C4C175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15B1DB90" w14:textId="2E3526A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EC6938" w:rsidRPr="00D16937">
        <w:rPr>
          <w:rFonts w:eastAsia="DengXian"/>
          <w:highlight w:val="yellow"/>
          <w:lang w:eastAsia="ja-JP"/>
        </w:rPr>
        <w:t>to be assigned</w:t>
      </w:r>
    </w:p>
    <w:p w14:paraId="4D9605DA" w14:textId="06DD643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0F6B4D92" w14:textId="05802B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FF89B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2AEA37F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D3FB70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E7B97">
            <w:pPr>
              <w:pStyle w:val="TAC"/>
            </w:pPr>
          </w:p>
        </w:tc>
      </w:tr>
      <w:tr w:rsidR="001E489F" w14:paraId="624C6FF5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4F02BB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5CFDED4" w14:textId="622EC2D2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70435623" w14:textId="05E29C2D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F07CB2B" w14:textId="26B6DAE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02E98F67" w14:textId="618E0B04" w:rsidR="001E489F" w:rsidRDefault="001E489F" w:rsidP="004E7B9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7B9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7B9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4E7B9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4E7B97">
        <w:trPr>
          <w:cantSplit/>
          <w:jc w:val="center"/>
        </w:trPr>
        <w:tc>
          <w:tcPr>
            <w:tcW w:w="452" w:type="dxa"/>
          </w:tcPr>
          <w:p w14:paraId="15AA9BED" w14:textId="24295034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4E7B9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39CA844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1326EDDC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68BCEFEC" w14:textId="7A064E7F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4D300A" w14:textId="5E706D0B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146D88DA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225432A0" w14:textId="15E96710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4B61C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0B66CC3F" w14:textId="77777777" w:rsidTr="004E7B97">
        <w:trPr>
          <w:cantSplit/>
          <w:jc w:val="center"/>
        </w:trPr>
        <w:tc>
          <w:tcPr>
            <w:tcW w:w="1101" w:type="dxa"/>
          </w:tcPr>
          <w:p w14:paraId="2A3B29D4" w14:textId="4702D4BB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AC061FD" w14:textId="4DA5C838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017BF4B1" w14:textId="4F172C14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19573CB0" w14:textId="77777777" w:rsidTr="004E7B97">
        <w:trPr>
          <w:cantSplit/>
          <w:jc w:val="center"/>
        </w:trPr>
        <w:tc>
          <w:tcPr>
            <w:tcW w:w="1101" w:type="dxa"/>
          </w:tcPr>
          <w:p w14:paraId="55DE5F9F" w14:textId="7DED6410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4F073F1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640B1CA8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7973B1D1" w14:textId="77777777" w:rsidTr="004E7B97">
        <w:trPr>
          <w:cantSplit/>
          <w:jc w:val="center"/>
        </w:trPr>
        <w:tc>
          <w:tcPr>
            <w:tcW w:w="1101" w:type="dxa"/>
          </w:tcPr>
          <w:p w14:paraId="066AA8D8" w14:textId="00CBAB95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44DC173F" w14:textId="20822B41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A74AF3E" w14:textId="04122B4F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4F3015DB" w14:textId="77777777" w:rsidTr="004E7B97">
        <w:trPr>
          <w:cantSplit/>
          <w:jc w:val="center"/>
        </w:trPr>
        <w:tc>
          <w:tcPr>
            <w:tcW w:w="1101" w:type="dxa"/>
          </w:tcPr>
          <w:p w14:paraId="66AE7B64" w14:textId="7C37FC4B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4EC0AAB5" w14:textId="0AD6BD63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5061B380" w14:textId="36EE2712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9A6BF88" w14:textId="33321836" w:rsidR="00B47844" w:rsidRDefault="00B47844" w:rsidP="00EA334A">
      <w:r>
        <w:t>N/A.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2AA4FE" w14:textId="25AAB83B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560CBEBD" w14:textId="2E7DDA21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2766544" w14:textId="6C4573E4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>XR (Extended Reality</w:t>
      </w:r>
      <w:proofErr w:type="gramStart"/>
      <w:r>
        <w:t>)</w:t>
      </w:r>
      <w:proofErr w:type="gramEnd"/>
      <w:r>
        <w:t xml:space="preserve">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6DCB5332" w14:textId="77777777" w:rsidR="00EC0C8C" w:rsidRDefault="00EC0C8C" w:rsidP="00EC0C8C">
      <w:r w:rsidRPr="00973BA6">
        <w:rPr>
          <w:u w:val="single"/>
        </w:rPr>
        <w:t>For CT1</w:t>
      </w:r>
      <w:r>
        <w:t>:</w:t>
      </w:r>
    </w:p>
    <w:p w14:paraId="2C43A837" w14:textId="77777777" w:rsidR="00EC0C8C" w:rsidRDefault="00EC0C8C" w:rsidP="00EC0C8C">
      <w:pPr>
        <w:pStyle w:val="B1"/>
      </w:pPr>
      <w:r>
        <w:t>1) For supporting multiplexed media information in UL:</w:t>
      </w:r>
    </w:p>
    <w:p w14:paraId="3A9913FB" w14:textId="3FCF178D" w:rsidR="00EC0C8C" w:rsidRDefault="00EC0C8C" w:rsidP="00EC0C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tab/>
      </w:r>
      <w:r>
        <w:rPr>
          <w:lang w:val="en-US" w:eastAsia="zh-CN"/>
        </w:rPr>
        <w:t xml:space="preserve">Potential </w:t>
      </w:r>
      <w:r>
        <w:t xml:space="preserve">update </w:t>
      </w:r>
      <w:r w:rsidR="00A75F3C">
        <w:t xml:space="preserve">of </w:t>
      </w:r>
      <w:r>
        <w:t xml:space="preserve">NAS procedures to provide packet filter information for </w:t>
      </w:r>
      <w:r w:rsidR="002B44FE">
        <w:rPr>
          <w:lang w:eastAsia="zh-CN"/>
        </w:rPr>
        <w:t>m</w:t>
      </w:r>
      <w:r w:rsidRPr="00DE63B2">
        <w:rPr>
          <w:lang w:eastAsia="zh-CN"/>
        </w:rPr>
        <w:t xml:space="preserve">ultiplexed </w:t>
      </w:r>
      <w:r>
        <w:rPr>
          <w:lang w:eastAsia="zh-CN"/>
        </w:rPr>
        <w:t>m</w:t>
      </w:r>
      <w:r w:rsidRPr="00DE63B2">
        <w:rPr>
          <w:lang w:eastAsia="zh-CN"/>
        </w:rPr>
        <w:t>edia</w:t>
      </w:r>
      <w:r w:rsidRPr="009F435F">
        <w:t xml:space="preserve"> </w:t>
      </w:r>
      <w:r>
        <w:t xml:space="preserve">information in uplink. </w:t>
      </w:r>
    </w:p>
    <w:p w14:paraId="1DA06166" w14:textId="77777777" w:rsidR="00EC0C8C" w:rsidRDefault="00EC0C8C" w:rsidP="00EC0C8C">
      <w:pPr>
        <w:pStyle w:val="B1"/>
        <w:rPr>
          <w:lang w:eastAsia="zh-CN"/>
        </w:rPr>
      </w:pPr>
      <w:r>
        <w:t>2)</w:t>
      </w:r>
      <w:r>
        <w:tab/>
        <w:t>For supporting L4S in trusted/untrusted/</w:t>
      </w:r>
      <w:r w:rsidRPr="003145D3">
        <w:t>wireline (W-AGF, 5G-RG)</w:t>
      </w:r>
      <w:r>
        <w:t xml:space="preserve"> non-3GPP access:</w:t>
      </w:r>
    </w:p>
    <w:p w14:paraId="2CC53809" w14:textId="68854C8D" w:rsidR="00EC0C8C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Malgun Gothic"/>
          <w:lang w:eastAsia="zh-CN"/>
        </w:rPr>
        <w:t xml:space="preserve">Potential </w:t>
      </w:r>
      <w:r w:rsidRPr="00FA1620">
        <w:rPr>
          <w:rFonts w:eastAsia="Malgun Gothic"/>
          <w:lang w:eastAsia="zh-CN"/>
        </w:rPr>
        <w:t xml:space="preserve">update of NAS procedures </w:t>
      </w:r>
      <w:r>
        <w:rPr>
          <w:rFonts w:eastAsia="Malgun Gothic"/>
          <w:lang w:eastAsia="zh-CN"/>
        </w:rPr>
        <w:t xml:space="preserve">to support of L4S in </w:t>
      </w:r>
      <w:r>
        <w:t>trusted/untrusted/</w:t>
      </w:r>
      <w:r w:rsidRPr="00E01348">
        <w:rPr>
          <w:rFonts w:eastAsia="Malgun Gothic"/>
          <w:lang w:eastAsia="zh-CN"/>
        </w:rPr>
        <w:t>wireline (W-AGF, 5G-RG)</w:t>
      </w:r>
      <w:r>
        <w:rPr>
          <w:rFonts w:eastAsia="Malgun Gothic"/>
          <w:lang w:eastAsia="zh-CN"/>
        </w:rPr>
        <w:t xml:space="preserve"> </w:t>
      </w:r>
      <w:r w:rsidR="00A77261">
        <w:t>non-3GPP access</w:t>
      </w:r>
      <w:r w:rsidR="00A7726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in uplink. </w:t>
      </w:r>
    </w:p>
    <w:p w14:paraId="25036AAB" w14:textId="77777777" w:rsidR="00EC0C8C" w:rsidRDefault="00EC0C8C" w:rsidP="00EC0C8C">
      <w:pPr>
        <w:pStyle w:val="B1"/>
        <w:rPr>
          <w:lang w:eastAsia="zh-CN"/>
        </w:rPr>
      </w:pPr>
      <w:r>
        <w:t>3)</w:t>
      </w:r>
      <w:r>
        <w:tab/>
        <w:t>For supporting PDU set in trusted/untrusted/</w:t>
      </w:r>
      <w:r w:rsidRPr="003145D3">
        <w:t>wireline (W-AGF, 5G-RG)</w:t>
      </w:r>
      <w:r>
        <w:t xml:space="preserve"> non-3GPP access:</w:t>
      </w:r>
    </w:p>
    <w:p w14:paraId="0D377465" w14:textId="5588A8BB" w:rsidR="002933F9" w:rsidRPr="001E473F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>
        <w:rPr>
          <w:rFonts w:eastAsia="Malgun Gothic"/>
          <w:lang w:eastAsia="zh-CN"/>
        </w:rPr>
        <w:t xml:space="preserve">Potential </w:t>
      </w:r>
      <w:r w:rsidRPr="00FA1620">
        <w:rPr>
          <w:rFonts w:eastAsia="Malgun Gothic"/>
          <w:lang w:eastAsia="zh-CN"/>
        </w:rPr>
        <w:t xml:space="preserve">update of NAS procedures </w:t>
      </w:r>
      <w:r>
        <w:rPr>
          <w:rFonts w:eastAsia="Malgun Gothic"/>
          <w:lang w:eastAsia="zh-CN"/>
        </w:rPr>
        <w:t xml:space="preserve">to support </w:t>
      </w:r>
      <w:r w:rsidRPr="00F727E5">
        <w:rPr>
          <w:rFonts w:eastAsia="Malgun Gothic"/>
          <w:lang w:eastAsia="zh-CN"/>
        </w:rPr>
        <w:t xml:space="preserve">PDU set </w:t>
      </w:r>
      <w:r>
        <w:rPr>
          <w:rFonts w:eastAsia="Malgun Gothic"/>
          <w:lang w:eastAsia="zh-CN"/>
        </w:rPr>
        <w:t>in</w:t>
      </w:r>
      <w:r w:rsidRPr="00F727E5">
        <w:rPr>
          <w:rFonts w:eastAsia="Malgun Gothic"/>
          <w:lang w:eastAsia="zh-CN"/>
        </w:rPr>
        <w:t xml:space="preserve"> </w:t>
      </w:r>
      <w:r>
        <w:t>trusted/untrusted/</w:t>
      </w:r>
      <w:r w:rsidRPr="003145D3">
        <w:t>wireline (W-AGF, 5G-RG)</w:t>
      </w:r>
      <w:r>
        <w:t xml:space="preserve"> </w:t>
      </w:r>
      <w:r w:rsidRPr="00F727E5">
        <w:rPr>
          <w:rFonts w:eastAsia="Malgun Gothic"/>
          <w:lang w:eastAsia="zh-CN"/>
        </w:rPr>
        <w:t>non-3GPP accesses</w:t>
      </w:r>
      <w:r>
        <w:rPr>
          <w:rFonts w:eastAsia="Malgun Gothic"/>
          <w:lang w:eastAsia="zh-CN"/>
        </w:rPr>
        <w:t xml:space="preserve"> in uplink.</w:t>
      </w:r>
    </w:p>
    <w:p w14:paraId="4877E353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70376754" w14:textId="1DBA052D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78D3A96F" w14:textId="6C5697BC" w:rsidR="00644A5F" w:rsidRDefault="0033228A" w:rsidP="00CC7F21">
      <w:pPr>
        <w:pStyle w:val="B1"/>
        <w:ind w:left="852"/>
      </w:pPr>
      <w:r>
        <w:t>-</w:t>
      </w:r>
      <w:r>
        <w:tab/>
      </w:r>
      <w:r w:rsidR="00644A5F">
        <w:t>Potential i</w:t>
      </w:r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F54632">
        <w:rPr>
          <w:u w:val="single"/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51B98139" w14:textId="10045898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  <w:t>Potential i</w:t>
      </w:r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5CFD096B" w14:textId="77777777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Potential impact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16759234" w14:textId="0EFDC318" w:rsidR="00494158" w:rsidRPr="00494158" w:rsidRDefault="00494158" w:rsidP="009C52AD">
      <w:pPr>
        <w:pStyle w:val="B2"/>
        <w:numPr>
          <w:ilvl w:val="0"/>
          <w:numId w:val="18"/>
        </w:numPr>
        <w:rPr>
          <w:rFonts w:eastAsia="DengXian"/>
          <w:lang w:eastAsia="zh-CN"/>
        </w:rPr>
      </w:pPr>
      <w:r w:rsidRPr="7EAAD251">
        <w:rPr>
          <w:rFonts w:eastAsia="DengXian"/>
          <w:lang w:val="en-US" w:eastAsia="zh-CN"/>
        </w:rPr>
        <w:t xml:space="preserve">Potential impacts on NEF, PCF, and SMF to support </w:t>
      </w:r>
      <w:r w:rsidR="00CE519D" w:rsidRPr="7EAAD251">
        <w:rPr>
          <w:rFonts w:eastAsia="DengXian"/>
          <w:lang w:val="en-US" w:eastAsia="zh-CN"/>
        </w:rPr>
        <w:t xml:space="preserve">the handling of </w:t>
      </w:r>
      <w:r w:rsidRPr="7EAAD251">
        <w:rPr>
          <w:rFonts w:eastAsia="DengXian"/>
          <w:lang w:val="en-US" w:eastAsia="zh-CN"/>
        </w:rPr>
        <w:t>the content ratio per QoS flow</w:t>
      </w:r>
      <w:r w:rsidR="00384087" w:rsidRPr="7EAAD251">
        <w:rPr>
          <w:rFonts w:eastAsia="DengXian"/>
          <w:lang w:val="en-US" w:eastAsia="zh-CN"/>
        </w:rPr>
        <w:t xml:space="preserve"> for AL-FEC</w:t>
      </w:r>
      <w:r w:rsidRPr="7EAAD251">
        <w:rPr>
          <w:rFonts w:eastAsia="DengXian"/>
          <w:lang w:val="en-US" w:eastAsia="zh-CN"/>
        </w:rPr>
        <w:t>.</w:t>
      </w:r>
    </w:p>
    <w:p w14:paraId="3EC90E43" w14:textId="27336E7B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40788025" w14:textId="3051029F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</w:t>
      </w:r>
      <w:proofErr w:type="spellStart"/>
      <w:r w:rsidR="00F54632">
        <w:t>MoQ</w:t>
      </w:r>
      <w:proofErr w:type="spellEnd"/>
      <w:r w:rsidR="00F54632">
        <w:t xml:space="preserve"> traffic</w:t>
      </w:r>
      <w:r w:rsidR="003E28D0">
        <w:t>.</w:t>
      </w:r>
    </w:p>
    <w:p w14:paraId="402F3538" w14:textId="3954F84A" w:rsidR="00DE63D8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provide </w:t>
      </w:r>
      <w:r w:rsidR="00B41A2D">
        <w:t xml:space="preserve">the requirement for </w:t>
      </w:r>
      <w:proofErr w:type="spellStart"/>
      <w:r w:rsidR="00B41A2D">
        <w:t>MoQ</w:t>
      </w:r>
      <w:proofErr w:type="spellEnd"/>
      <w:r w:rsidR="00DE63D8" w:rsidRPr="00644A5F">
        <w:t>.</w:t>
      </w:r>
    </w:p>
    <w:p w14:paraId="0E1F1B2A" w14:textId="5E8FCBB2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instruct SMF to identify PDU set information for </w:t>
      </w:r>
      <w:proofErr w:type="spellStart"/>
      <w:r>
        <w:t>MoQ</w:t>
      </w:r>
      <w:proofErr w:type="spellEnd"/>
      <w:r>
        <w:t xml:space="preserve"> traffic.</w:t>
      </w:r>
    </w:p>
    <w:p w14:paraId="4768D377" w14:textId="1D9AF562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NEF to support UDP connect between UPF and AS</w:t>
      </w:r>
      <w:r w:rsidR="007109C0">
        <w:t>.</w:t>
      </w:r>
    </w:p>
    <w:p w14:paraId="15A1494E" w14:textId="43F16CF6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PCF to include the indication of UDP tunnel establishment and AS address</w:t>
      </w:r>
      <w:r w:rsidR="007109C0">
        <w:t>.</w:t>
      </w:r>
    </w:p>
    <w:p w14:paraId="78CAE900" w14:textId="6F97760B" w:rsidR="00EA334A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r w:rsidR="00D6012A">
        <w:rPr>
          <w:lang w:eastAsia="zh-CN"/>
        </w:rPr>
        <w:t>Potential</w:t>
      </w:r>
      <w:r>
        <w:rPr>
          <w:lang w:eastAsia="zh-CN"/>
        </w:rPr>
        <w:t xml:space="preserve"> </w:t>
      </w:r>
      <w:r w:rsidR="005940C3">
        <w:rPr>
          <w:lang w:eastAsia="zh-CN"/>
        </w:rPr>
        <w:t xml:space="preserve">impacts for specifying the </w:t>
      </w:r>
      <w:r w:rsidR="00AC081B">
        <w:rPr>
          <w:lang w:eastAsia="zh-CN"/>
        </w:rPr>
        <w:t xml:space="preserve">transportation and </w:t>
      </w:r>
      <w:r>
        <w:rPr>
          <w:lang w:eastAsia="zh-CN"/>
        </w:rPr>
        <w:t xml:space="preserve">encoding of the XRM </w:t>
      </w:r>
      <w:r w:rsidR="009F57B1">
        <w:rPr>
          <w:lang w:eastAsia="zh-CN"/>
        </w:rPr>
        <w:t xml:space="preserve">media related </w:t>
      </w:r>
      <w:r>
        <w:rPr>
          <w:lang w:eastAsia="zh-CN"/>
        </w:rPr>
        <w:t>information between UPF and AS for all e2e encryption solutions</w:t>
      </w:r>
      <w:r w:rsidR="007A3B17">
        <w:rPr>
          <w:lang w:eastAsia="zh-CN"/>
        </w:rPr>
        <w:t xml:space="preserve"> </w:t>
      </w:r>
      <w:r w:rsidR="008C779A">
        <w:rPr>
          <w:lang w:eastAsia="zh-CN"/>
        </w:rPr>
        <w:t xml:space="preserve">i.e., </w:t>
      </w:r>
      <w:r w:rsidR="007A3B17">
        <w:rPr>
          <w:lang w:eastAsia="zh-CN"/>
        </w:rPr>
        <w:t>Media over QUIC (</w:t>
      </w:r>
      <w:proofErr w:type="spellStart"/>
      <w:r w:rsidR="007A3B17">
        <w:rPr>
          <w:lang w:eastAsia="zh-CN"/>
        </w:rPr>
        <w:t>MoQ</w:t>
      </w:r>
      <w:proofErr w:type="spellEnd"/>
      <w:r w:rsidR="007A3B17">
        <w:rPr>
          <w:lang w:eastAsia="zh-CN"/>
        </w:rPr>
        <w:t xml:space="preserve">) </w:t>
      </w:r>
      <w:r w:rsidR="008C779A">
        <w:rPr>
          <w:lang w:eastAsia="zh-CN"/>
        </w:rPr>
        <w:t xml:space="preserve">transport, </w:t>
      </w:r>
      <w:r w:rsidR="008C779A" w:rsidRPr="008C779A">
        <w:rPr>
          <w:lang w:eastAsia="zh-CN"/>
        </w:rPr>
        <w:t>HTTP Datagrams based on Proxying UDP in HTTP</w:t>
      </w:r>
      <w:r w:rsidR="008C779A">
        <w:rPr>
          <w:lang w:eastAsia="zh-CN"/>
        </w:rPr>
        <w:t xml:space="preserve">, </w:t>
      </w:r>
      <w:r w:rsidR="008C779A" w:rsidRPr="008C779A">
        <w:rPr>
          <w:lang w:eastAsia="zh-CN"/>
        </w:rPr>
        <w:t>QUIC aware packet transform based on QUIC-aware proxying using HTTP</w:t>
      </w:r>
      <w:r w:rsidR="007A3B17">
        <w:rPr>
          <w:lang w:eastAsia="zh-CN"/>
        </w:rPr>
        <w:t xml:space="preserve">, and </w:t>
      </w:r>
      <w:r w:rsidR="008C779A">
        <w:rPr>
          <w:lang w:eastAsia="zh-CN"/>
        </w:rPr>
        <w:t xml:space="preserve">transport options for </w:t>
      </w:r>
      <w:r w:rsidR="007A3B17">
        <w:rPr>
          <w:lang w:eastAsia="zh-CN"/>
        </w:rPr>
        <w:t>UDP</w:t>
      </w:r>
      <w:r>
        <w:rPr>
          <w:lang w:eastAsia="zh-CN"/>
        </w:rPr>
        <w:t>.</w:t>
      </w:r>
    </w:p>
    <w:p w14:paraId="43896136" w14:textId="0D579842" w:rsidR="007109C0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r>
        <w:rPr>
          <w:lang w:eastAsia="zh-CN"/>
        </w:rPr>
        <w:t xml:space="preserve">Potential </w:t>
      </w:r>
      <w:r w:rsidR="005940C3">
        <w:rPr>
          <w:lang w:eastAsia="zh-CN"/>
        </w:rPr>
        <w:t>i</w:t>
      </w:r>
      <w:r>
        <w:rPr>
          <w:lang w:eastAsia="zh-CN"/>
        </w:rPr>
        <w:t xml:space="preserve">mpacts to define </w:t>
      </w:r>
      <w:r w:rsidR="008C779A" w:rsidRPr="008C779A">
        <w:rPr>
          <w:lang w:eastAsia="zh-CN"/>
        </w:rPr>
        <w:t>HTTP Datagrams based on Proxying UDP in HTTP and QUIC aware packet transform based on QUIC-aware proxying using HTTP carrying</w:t>
      </w:r>
      <w:r>
        <w:rPr>
          <w:lang w:eastAsia="zh-CN"/>
        </w:rPr>
        <w:t xml:space="preserve"> the XRM </w:t>
      </w:r>
      <w:r w:rsidR="00875ED4">
        <w:rPr>
          <w:lang w:eastAsia="zh-CN"/>
        </w:rPr>
        <w:t>media related</w:t>
      </w:r>
      <w:r>
        <w:rPr>
          <w:lang w:eastAsia="zh-CN"/>
        </w:rPr>
        <w:t xml:space="preserve"> information between UPF and AS.</w:t>
      </w:r>
    </w:p>
    <w:p w14:paraId="28C74870" w14:textId="13F54BE3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5BCDAE50" w14:textId="7ABCF86A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32A4C">
        <w:t xml:space="preserve">Potential impacts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45F6111A" w14:textId="2B81272A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support </w:t>
      </w:r>
      <w:r w:rsidRPr="00732A4C">
        <w:t>additional packet filtering information</w:t>
      </w:r>
      <w:r w:rsidRPr="00644A5F">
        <w:t>.</w:t>
      </w:r>
    </w:p>
    <w:p w14:paraId="58D46719" w14:textId="171A80D6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F74447">
        <w:rPr>
          <w:lang w:eastAsia="zh-CN"/>
        </w:rPr>
        <w:t>Potential impacts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40CB5EBC" w14:textId="1615AE82" w:rsidR="00D364E0" w:rsidRDefault="00D364E0" w:rsidP="00D364E0">
      <w:pPr>
        <w:pStyle w:val="B1"/>
      </w:pPr>
      <w:r>
        <w:rPr>
          <w:lang w:eastAsia="zh-CN"/>
        </w:rPr>
        <w:lastRenderedPageBreak/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59D67D77" w14:textId="3487C9EF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66FA6">
        <w:t>Potential impacts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6201944A" w14:textId="1734CBDD" w:rsidR="004705AD" w:rsidRDefault="004705AD" w:rsidP="004705AD">
      <w:pPr>
        <w:pStyle w:val="B2"/>
      </w:pPr>
      <w:r w:rsidRPr="7EAAD251">
        <w:rPr>
          <w:lang w:eastAsia="zh-CN"/>
        </w:rPr>
        <w:t>-</w:t>
      </w:r>
      <w:r>
        <w:tab/>
      </w:r>
      <w:r w:rsidRPr="7EAAD251">
        <w:rPr>
          <w:lang w:eastAsia="zh-CN"/>
        </w:rPr>
        <w:t>Potential impact on NEF, PCF, SMF for t</w:t>
      </w:r>
      <w:r w:rsidRPr="7EAAD251"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CECC933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26226493" w14:textId="27A74A16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079DAB67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0ED3C475" w14:textId="346A1EB8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46C5560D" w14:textId="3E0ACE83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C74A6D2" w14:textId="38701A40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48BED5FC" w14:textId="52396147" w:rsidR="00D55CE6" w:rsidRDefault="00D55CE6" w:rsidP="00FF5F9B">
      <w:pPr>
        <w:pStyle w:val="B2"/>
        <w:ind w:left="852"/>
        <w:rPr>
          <w:lang w:val="en-US" w:eastAsia="zh-CN"/>
        </w:rPr>
      </w:pPr>
      <w:r w:rsidRPr="7EAAD251">
        <w:rPr>
          <w:rFonts w:eastAsia="DengXian"/>
          <w:lang w:eastAsia="zh-CN"/>
        </w:rPr>
        <w:t>-</w:t>
      </w:r>
      <w:r>
        <w:tab/>
      </w:r>
      <w:r w:rsidRPr="7EAAD251">
        <w:rPr>
          <w:lang w:val="en-US" w:eastAsia="zh-CN"/>
        </w:rPr>
        <w:t>Potential impacts on PCF to support the use of</w:t>
      </w:r>
      <w:r w:rsidR="00750225" w:rsidRPr="7EAAD251">
        <w:rPr>
          <w:lang w:val="en-US" w:eastAsia="zh-CN"/>
        </w:rPr>
        <w:t xml:space="preserve"> PDU set based Qo</w:t>
      </w:r>
      <w:r w:rsidR="00235A70" w:rsidRPr="7EAAD251">
        <w:rPr>
          <w:lang w:val="en-US" w:eastAsia="zh-CN"/>
        </w:rPr>
        <w:t>S</w:t>
      </w:r>
      <w:r w:rsidR="5D7835EF" w:rsidRPr="7EAAD251">
        <w:rPr>
          <w:lang w:val="en-US" w:eastAsia="zh-CN"/>
        </w:rPr>
        <w:t xml:space="preserve"> </w:t>
      </w:r>
      <w:r w:rsidRPr="7EAAD251">
        <w:rPr>
          <w:lang w:val="en-US" w:eastAsia="zh-CN"/>
        </w:rPr>
        <w:t xml:space="preserve">in policy decisions for </w:t>
      </w:r>
      <w:r w:rsidR="002C1155" w:rsidRPr="7EAAD251">
        <w:rPr>
          <w:lang w:val="en-US" w:eastAsia="zh-CN"/>
        </w:rPr>
        <w:t>non-3GPP</w:t>
      </w:r>
      <w:r w:rsidRPr="7EAAD251">
        <w:rPr>
          <w:lang w:val="en-US" w:eastAsia="zh-CN"/>
        </w:rPr>
        <w:t xml:space="preserve"> access networks.</w:t>
      </w:r>
      <w:r w:rsidRPr="7EAAD251">
        <w:rPr>
          <w:rFonts w:eastAsia="DengXian"/>
          <w:lang w:eastAsia="zh-CN"/>
        </w:rPr>
        <w:t xml:space="preserve"> </w:t>
      </w:r>
    </w:p>
    <w:p w14:paraId="1C790F96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45508D8A" w14:textId="4D07A6C5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76F84436" w14:textId="184DF8D2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5ED1FBB4" w14:textId="18465ADF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02FA29E6" w14:textId="6C1096C1" w:rsidR="005725C9" w:rsidRDefault="005725C9" w:rsidP="005725C9">
      <w:pPr>
        <w:pStyle w:val="B2"/>
      </w:pPr>
      <w:r>
        <w:t>-</w:t>
      </w:r>
      <w:r>
        <w:tab/>
        <w:t xml:space="preserve">Potential enhancement </w:t>
      </w:r>
      <w:r w:rsidR="00C70C67">
        <w:t xml:space="preserve">to the </w:t>
      </w:r>
      <w:r w:rsidR="002C77D3">
        <w:t xml:space="preserve">PDU Set QoS parameters and </w:t>
      </w:r>
      <w:r w:rsidR="00C70C67">
        <w:t>to</w:t>
      </w:r>
      <w:r>
        <w:t xml:space="preserve"> N16/N16a to provide content ratio </w:t>
      </w:r>
      <w:r w:rsidR="00E16162">
        <w:t>to the</w:t>
      </w:r>
      <w:r>
        <w:t xml:space="preserve"> NG-RAN</w:t>
      </w:r>
      <w:r w:rsidR="00E16162">
        <w:t xml:space="preserve"> when establishing/modifying a QoS flow</w:t>
      </w:r>
      <w:r w:rsidR="3853DD00">
        <w:t xml:space="preserve"> for AL-FEC</w:t>
      </w:r>
      <w:r>
        <w:t>.</w:t>
      </w:r>
    </w:p>
    <w:p w14:paraId="4BB24EDD" w14:textId="10EC1EAF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0FBE83B1" w14:textId="56133A61" w:rsidR="003E022E" w:rsidRDefault="001E3628" w:rsidP="00B806D8">
      <w:pPr>
        <w:pStyle w:val="B2"/>
      </w:pPr>
      <w:r>
        <w:t>-</w:t>
      </w:r>
      <w:r>
        <w:tab/>
      </w:r>
      <w:r w:rsidR="00B806D8">
        <w:t>Enhancements over N4 to support Media over QUIC (</w:t>
      </w:r>
      <w:proofErr w:type="spellStart"/>
      <w:r w:rsidR="00B806D8">
        <w:t>MoQ</w:t>
      </w:r>
      <w:proofErr w:type="spellEnd"/>
      <w:r w:rsidR="00B806D8">
        <w:t>), Proxy-UDP-in-HTTP/3+QUIC-Aware Proxying and UDP Options</w:t>
      </w:r>
      <w:r w:rsidR="3AFDE91D">
        <w:t xml:space="preserve"> (including defining new</w:t>
      </w:r>
      <w:r w:rsidR="200D0226">
        <w:t xml:space="preserve"> PFCP</w:t>
      </w:r>
      <w:r w:rsidR="3AFDE91D">
        <w:t xml:space="preserve"> features for UPF discovery)</w:t>
      </w:r>
      <w:r w:rsidR="00B806D8">
        <w:t>, for XRM metadata delivery for XR traffic stream with e2e encryption.</w:t>
      </w:r>
    </w:p>
    <w:p w14:paraId="71519ADE" w14:textId="47796F48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0CE1BE85" w14:textId="0A786EE0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6383D198" w14:textId="77065E48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FF6E131" w14:textId="051217AF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329B8351" w14:textId="270579D5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545EFB2A" w14:textId="64F4113A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5B353528" w14:textId="38302CA2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30BCD742" w14:textId="30134BDD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42D07504" w14:textId="7BBA8A55" w:rsidR="00316B5D" w:rsidRDefault="00316B5D" w:rsidP="00316B5D">
      <w:pPr>
        <w:pStyle w:val="B2"/>
      </w:pPr>
      <w:r>
        <w:t>-</w:t>
      </w:r>
      <w:r>
        <w:tab/>
      </w:r>
      <w:r w:rsidR="00CF3CD0">
        <w:t>Potential e</w:t>
      </w:r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3DE25F3D" w14:textId="125208BB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135A8068" w14:textId="5FE6D3DD" w:rsidR="00947868" w:rsidRDefault="00D86BBF" w:rsidP="002A7399">
      <w:pPr>
        <w:pStyle w:val="B1"/>
      </w:pPr>
      <w:r>
        <w:lastRenderedPageBreak/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0C40407E" w14:textId="3F3B8DD1" w:rsidR="002A7399" w:rsidRDefault="00FA6CBE" w:rsidP="00FA6CBE">
      <w:pPr>
        <w:pStyle w:val="B2"/>
      </w:pPr>
      <w:r>
        <w:t>-</w:t>
      </w:r>
      <w:r>
        <w:tab/>
      </w:r>
      <w:r w:rsidR="1D334116">
        <w:t>D</w:t>
      </w:r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N16/N16a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 and wireline access</w:t>
      </w:r>
      <w:r w:rsidR="001D55D4">
        <w:t>.</w:t>
      </w:r>
    </w:p>
    <w:p w14:paraId="793353E4" w14:textId="71B8516B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4EB61BEB" w14:textId="4501BB1B" w:rsidR="7A470D9B" w:rsidRDefault="7A470D9B" w:rsidP="4ADE127E">
      <w:pPr>
        <w:pStyle w:val="B2"/>
      </w:pPr>
      <w:r>
        <w:t>-</w:t>
      </w:r>
      <w:r>
        <w:tab/>
      </w:r>
      <w:r w:rsidR="1E0A6AF2">
        <w:t>GTP-U specification updates to support PDU Set based handling in non-3GPP access</w:t>
      </w:r>
      <w:r w:rsidR="43DCE269">
        <w:t>.</w:t>
      </w:r>
    </w:p>
    <w:p w14:paraId="1F041A04" w14:textId="6869667D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A807AB5" w14:textId="3B56B73D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211BE9A0" w14:textId="2FF457A6" w:rsidR="001D55D4" w:rsidRDefault="001D55D4" w:rsidP="00A16C81">
      <w:pPr>
        <w:pStyle w:val="B2"/>
      </w:pPr>
      <w:r>
        <w:t>-</w:t>
      </w:r>
      <w:r>
        <w:tab/>
        <w:t>Potential enhancements over N4 for instructing the UPF to report the available data rate for a GBR QoS flow</w:t>
      </w:r>
      <w:r w:rsidR="00D340B6">
        <w:t>.</w:t>
      </w:r>
    </w:p>
    <w:p w14:paraId="02DDB4B0" w14:textId="3A53C19B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</w:t>
      </w:r>
      <w:proofErr w:type="spellStart"/>
      <w:r w:rsidR="001D55D4">
        <w:t>Nupf_EventExposure</w:t>
      </w:r>
      <w:proofErr w:type="spellEnd"/>
      <w:r w:rsidR="001D55D4">
        <w:t xml:space="preserve"> service to report </w:t>
      </w:r>
      <w:r>
        <w:t>available data rate</w:t>
      </w:r>
      <w:r w:rsidR="00D340B6">
        <w:t>.</w:t>
      </w:r>
    </w:p>
    <w:p w14:paraId="256E84C9" w14:textId="2FB06588" w:rsidR="007319A7" w:rsidRDefault="007319A7" w:rsidP="00A16C81">
      <w:pPr>
        <w:pStyle w:val="B2"/>
      </w:pPr>
      <w:r>
        <w:t>-</w:t>
      </w:r>
      <w:r>
        <w:tab/>
      </w:r>
      <w:r w:rsidR="00503679">
        <w:t>P</w:t>
      </w:r>
      <w:r>
        <w:t>otential enhancements over N16/N16a to support instructing the RAN to report the available data rate.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E7B97">
        <w:trPr>
          <w:cantSplit/>
          <w:jc w:val="center"/>
        </w:trPr>
        <w:tc>
          <w:tcPr>
            <w:tcW w:w="1617" w:type="dxa"/>
          </w:tcPr>
          <w:p w14:paraId="36EA8E77" w14:textId="164DC1BD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E7B9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4EE9DC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15847F1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299" w14:textId="25CD801C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D875" w14:textId="20907489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r>
              <w:t>Potential update of NAS procedures to support multiplexed media flows in uplink.</w:t>
            </w:r>
          </w:p>
          <w:p w14:paraId="420ABC24" w14:textId="2A108D66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r w:rsidRPr="00302F16">
              <w:t xml:space="preserve">Potential </w:t>
            </w:r>
            <w:r>
              <w:t>update of NAS procedures</w:t>
            </w:r>
            <w:r w:rsidRPr="00302F16">
              <w:t xml:space="preserve"> </w:t>
            </w:r>
            <w:r>
              <w:t>to</w:t>
            </w:r>
            <w:r w:rsidRPr="00302F16">
              <w:t xml:space="preserve"> support </w:t>
            </w:r>
            <w:r>
              <w:t xml:space="preserve">L4S </w:t>
            </w:r>
            <w:r w:rsidRPr="00302F16">
              <w:t xml:space="preserve">in </w:t>
            </w:r>
            <w:r>
              <w:t xml:space="preserve">trusted/untrusted/wireline (W-AGF, </w:t>
            </w:r>
            <w:r w:rsidRPr="00302F16">
              <w:t>5G-RG</w:t>
            </w:r>
            <w:r>
              <w:t>)</w:t>
            </w:r>
            <w:r w:rsidRPr="00302F16">
              <w:t xml:space="preserve"> </w:t>
            </w:r>
            <w:r>
              <w:t xml:space="preserve">non-3GPP accesses </w:t>
            </w:r>
            <w:r w:rsidRPr="00302F16">
              <w:t xml:space="preserve">in </w:t>
            </w:r>
            <w:r>
              <w:t>uplink</w:t>
            </w:r>
            <w:r w:rsidRPr="00302F16">
              <w:t>.</w:t>
            </w:r>
          </w:p>
          <w:p w14:paraId="5A34C5FE" w14:textId="52F5FD7E" w:rsidR="00C227F6" w:rsidRDefault="001E675D" w:rsidP="001E675D">
            <w:pPr>
              <w:pStyle w:val="TAL"/>
              <w:numPr>
                <w:ilvl w:val="0"/>
                <w:numId w:val="10"/>
              </w:numPr>
            </w:pPr>
            <w:r w:rsidRPr="001E675D">
              <w:t>Potential update of the NAS procedures to support PDU set for trusted/untrusted/wireline (W-AGF, 5G-RG) non-3GPP accesses in uplink.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605" w14:textId="4E25DA55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6200" w14:textId="1D35DC5A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73BCDFBF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79D751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2A0D" w14:textId="78F8713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75141680" w14:textId="320C5C9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54087B0" w14:textId="59EA440B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33F1940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76D3780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453E6961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33867007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48C55EA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829B976" w14:textId="1AADFB81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E852280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DE6B74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00A945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519" w14:textId="30E90D18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ADC" w14:textId="187AC14E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proofErr w:type="spellStart"/>
            <w:r w:rsidRPr="00622202">
              <w:rPr>
                <w:rFonts w:hint="eastAsia"/>
              </w:rPr>
              <w:t>Nsmf_EventExposure</w:t>
            </w:r>
            <w:proofErr w:type="spellEnd"/>
            <w:r w:rsidRPr="00622202">
              <w:rPr>
                <w:rFonts w:hint="eastAsia"/>
              </w:rPr>
              <w:t xml:space="preserve">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8E68" w14:textId="7409CFF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CF3A" w14:textId="287A57AB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1D80D733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481" w14:textId="72CC8E93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98C0" w14:textId="0637BB7E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498B4FB8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598D6633" w14:textId="1E64A009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0D800683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1A894B1E" w14:textId="3AF684BE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127EA9E6" w14:textId="5710726E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262DE330" w14:textId="2D02C6B2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49717AC9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6E95B3F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43DB646E" w14:textId="468D4221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B94F" w14:textId="49B358D4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460" w14:textId="77E60515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971758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D0A" w14:textId="50B7621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D9C" w14:textId="77777777" w:rsidR="00C227F6" w:rsidRDefault="00C227F6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Potential e</w:t>
            </w:r>
            <w:r w:rsidRPr="00622202">
              <w:rPr>
                <w:rFonts w:ascii="Arial" w:hAnsi="Arial" w:hint="eastAsia"/>
                <w:sz w:val="18"/>
              </w:rPr>
              <w:t xml:space="preserve">xtend the </w:t>
            </w:r>
            <w:proofErr w:type="spellStart"/>
            <w:r w:rsidRPr="00622202">
              <w:rPr>
                <w:rFonts w:ascii="Arial" w:hAnsi="Arial" w:hint="eastAsia"/>
                <w:sz w:val="18"/>
              </w:rPr>
              <w:t>Npcf_PolicyAuthorization</w:t>
            </w:r>
            <w:proofErr w:type="spellEnd"/>
            <w:r w:rsidRPr="00622202">
              <w:rPr>
                <w:rFonts w:ascii="Arial" w:hAnsi="Arial" w:hint="eastAsia"/>
                <w:sz w:val="18"/>
              </w:rPr>
              <w:t xml:space="preserve">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501E4A69" w14:textId="1C241BC3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163F58B5" w14:textId="5E8D613F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049FA1C" w14:textId="394651EC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222D4ED0" w14:textId="70D88BC5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3F3550E9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2694A7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0DCD06FA" w14:textId="6CC72196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D18" w14:textId="1987C9BB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2502" w14:textId="67071AB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F10138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9696" w14:textId="76CA6142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7E7" w14:textId="2910CC72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>
              <w:rPr>
                <w:lang w:eastAsia="zh-CN"/>
              </w:rPr>
              <w:t xml:space="preserve">Potential extension for </w:t>
            </w:r>
          </w:p>
          <w:p w14:paraId="0B40041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230AF1CA" w14:textId="3E76F542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7CF1C62C" w14:textId="74ABC601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1A81A0E3" w14:textId="7CD81D2E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77968AE5" w14:textId="4AB05C2E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55B6632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594558E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2C2DC226" w14:textId="7ACDB709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47B" w14:textId="71075548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1A3A" w14:textId="1684793B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5B7EB50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31F" w14:textId="21CFC56D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E4F" w14:textId="391C9976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291" w14:textId="056EE8DC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4A9" w14:textId="04117700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52B5DFCC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2C8C" w14:textId="02DB9FBB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65EB" w14:textId="51A39D4E" w:rsidR="008134FB" w:rsidRDefault="008134FB" w:rsidP="008134FB">
            <w:pPr>
              <w:pStyle w:val="TAL"/>
            </w:pPr>
            <w:r>
              <w:t>Potential impacts for specifying the transportation and encoding of the XRM media related information between UPF and AS for all e2e encryption solutions i.e., Media over QUIC (</w:t>
            </w:r>
            <w:proofErr w:type="spellStart"/>
            <w:r>
              <w:t>MoQ</w:t>
            </w:r>
            <w:proofErr w:type="spellEnd"/>
            <w:r>
              <w:t xml:space="preserve">) transport, </w:t>
            </w:r>
            <w:r w:rsidRPr="008C779A">
              <w:t>HTTP Datagrams based on Proxying UDP in HTTP</w:t>
            </w:r>
            <w:r>
              <w:t xml:space="preserve">, </w:t>
            </w:r>
            <w:r w:rsidRPr="008C779A">
              <w:t>QUIC aware packet transform based on QUIC-aware proxying using HTTP</w:t>
            </w:r>
            <w:r>
              <w:t>, and transport options for UDP.</w:t>
            </w:r>
          </w:p>
          <w:p w14:paraId="3CEFCE00" w14:textId="67B9D18C" w:rsidR="00FF5C65" w:rsidRDefault="008134FB" w:rsidP="008134FB">
            <w:pPr>
              <w:pStyle w:val="TAL"/>
            </w:pPr>
            <w:r>
              <w:t xml:space="preserve">Potential impacts to define </w:t>
            </w:r>
            <w:r w:rsidRPr="008C779A">
              <w:t xml:space="preserve">HTTP Datagrams based on Proxying UDP in HTTP and QUIC aware packet transform based on QUIC-aware proxying using HTTP carrying </w:t>
            </w:r>
            <w:r>
              <w:t>the XRM media related information between UPF and AS.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B95B" w14:textId="7D5B9BC5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C5A" w14:textId="302EAFC9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0986248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7FA8" w14:textId="536D1A66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 w:rsidRPr="4ADE127E">
              <w:rPr>
                <w:lang w:val="en-US" w:eastAsia="zh-CN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DE2" w14:textId="0EAE5AD1" w:rsidR="00FF5C65" w:rsidRDefault="00FF5C65" w:rsidP="00FF5C65">
            <w:pPr>
              <w:pStyle w:val="TAL"/>
            </w:pPr>
            <w:r>
              <w:t>GTP-U specification updates to support PDU Set based handling in non-3GPP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661" w14:textId="29CAAB1F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E175" w14:textId="153FCFB0" w:rsidR="00FF5C65" w:rsidRDefault="00FF5C65" w:rsidP="00FF5C65">
            <w:pPr>
              <w:pStyle w:val="TAL"/>
              <w:rPr>
                <w:lang w:eastAsia="zh-CN"/>
              </w:rPr>
            </w:pPr>
            <w:r w:rsidRPr="4ADE127E">
              <w:rPr>
                <w:lang w:eastAsia="zh-CN"/>
              </w:rPr>
              <w:t>CT4 responsibility</w:t>
            </w:r>
          </w:p>
        </w:tc>
      </w:tr>
      <w:tr w:rsidR="00FF5C65" w:rsidRPr="006C2E80" w14:paraId="786DB9CE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E9D" w14:textId="4032FFE9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E5B" w14:textId="5783FB2A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23447BEB" w14:textId="41EE78E3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03B25EFC" w14:textId="6A4EF7E5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3A613F01" w14:textId="6B04FAD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786FBEFE" w14:textId="2FB0443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713583B1" w14:textId="740C6612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enhancements for instructing the UPF to report the available data rate for a GBR 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228" w14:textId="56215500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7EE3" w14:textId="0B03E3D2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71669E2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E26" w14:textId="472AED83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2E1" w14:textId="7A4D132C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576113B4" w14:textId="2F2BC3D0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Profile, content ratio).</w:t>
            </w:r>
          </w:p>
          <w:p w14:paraId="54C5CC14" w14:textId="32074FC3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5C3801C6" w14:textId="7DED8F53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9812FD9">
              <w:rPr>
                <w:rFonts w:ascii="Arial" w:hAnsi="Arial"/>
                <w:sz w:val="18"/>
                <w:szCs w:val="18"/>
              </w:rPr>
              <w:t>Description updates for N16/N16a to support XR on non-3GPP access (L4S).</w:t>
            </w:r>
          </w:p>
          <w:p w14:paraId="140B4F54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0884F6A9" w14:textId="36809E00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78CC" w14:textId="4B150D73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2E49" w14:textId="01B1D01E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B3764D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CEC" w14:textId="09F502B1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E782" w14:textId="665FEA1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Enhancements to the </w:t>
            </w:r>
            <w:proofErr w:type="spellStart"/>
            <w:r>
              <w:rPr>
                <w:rFonts w:ascii="Arial" w:hAnsi="Arial"/>
                <w:sz w:val="18"/>
              </w:rPr>
              <w:t>Nupf_EventExposure</w:t>
            </w:r>
            <w:proofErr w:type="spellEnd"/>
            <w:r>
              <w:rPr>
                <w:rFonts w:ascii="Arial" w:hAnsi="Arial"/>
                <w:sz w:val="18"/>
              </w:rPr>
              <w:t xml:space="preserve">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4E6" w14:textId="2A3C4E13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9E5" w14:textId="668C0358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259FDD1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3492" w14:textId="39BCDBB2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7C06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3E71CC50" w14:textId="544BFD1E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AF2A2E">
              <w:rPr>
                <w:rFonts w:ascii="Arial" w:hAnsi="Arial"/>
                <w:sz w:val="18"/>
              </w:rPr>
              <w:t xml:space="preserve">Potential enhancement to the PDU Set QoS parameters </w:t>
            </w:r>
            <w:r>
              <w:rPr>
                <w:rFonts w:ascii="Arial" w:hAnsi="Arial"/>
                <w:sz w:val="18"/>
              </w:rPr>
              <w:t>t</w:t>
            </w:r>
            <w:r w:rsidRPr="00AF2A2E">
              <w:rPr>
                <w:rFonts w:ascii="Arial" w:hAnsi="Arial"/>
                <w:sz w:val="18"/>
              </w:rPr>
              <w:t xml:space="preserve">o </w:t>
            </w:r>
            <w:r>
              <w:rPr>
                <w:rFonts w:ascii="Arial" w:hAnsi="Arial"/>
                <w:sz w:val="18"/>
              </w:rPr>
              <w:t xml:space="preserve">provide </w:t>
            </w:r>
            <w:r w:rsidRPr="00AF2A2E">
              <w:rPr>
                <w:rFonts w:ascii="Arial" w:hAnsi="Arial"/>
                <w:sz w:val="18"/>
              </w:rPr>
              <w:t>content ratio</w:t>
            </w:r>
            <w:r>
              <w:rPr>
                <w:rFonts w:ascii="Arial" w:hAnsi="Arial"/>
                <w:sz w:val="18"/>
              </w:rPr>
              <w:t>.</w:t>
            </w:r>
          </w:p>
          <w:p w14:paraId="0F0D86E8" w14:textId="59DBB6B1" w:rsidR="00FF5C65" w:rsidRPr="00302F16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6F180ADD">
              <w:rPr>
                <w:rFonts w:ascii="Arial" w:hAnsi="Arial"/>
                <w:sz w:val="18"/>
                <w:szCs w:val="18"/>
              </w:rPr>
              <w:t>Potential enhancement to the Protocol Description for the determination of the Time to Next Burst</w:t>
            </w:r>
            <w:r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8CC" w14:textId="5F7E7AE4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B85" w14:textId="123D6E80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1711261" w:rsidR="001E489F" w:rsidRPr="006C2E80" w:rsidRDefault="0065298B" w:rsidP="001E489F">
      <w:r>
        <w:t xml:space="preserve">Ravindran, Parthasarathi, Nokia, </w:t>
      </w:r>
      <w:r w:rsidRPr="0065298B">
        <w:t>parthasarathi.ravindran@nokia.com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AF96307" w:rsidR="001E489F" w:rsidRPr="00557B2E" w:rsidRDefault="0065298B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60FE7F6" w14:textId="5E31A834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r w:rsidR="6FDE87CF">
        <w:t>.</w:t>
      </w:r>
    </w:p>
    <w:p w14:paraId="32BC8A3E" w14:textId="0D04673C" w:rsidR="00AF3B1B" w:rsidRDefault="6FDE87CF" w:rsidP="00AF3B1B">
      <w:r>
        <w:t>RAN3 for the definition of GTP-U header extensions, e.g. to</w:t>
      </w:r>
      <w:r w:rsidR="0A634DCD">
        <w:t xml:space="preserve"> </w:t>
      </w:r>
      <w:r w:rsidR="38CEECE5">
        <w:t>signal</w:t>
      </w:r>
      <w:r w:rsidR="0A634DCD">
        <w:t xml:space="preserve"> the Data Burst Size.</w:t>
      </w:r>
      <w:r w:rsidR="00AF3B1B">
        <w:t xml:space="preserve">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6F924DE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91F29B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2C5796E3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956F886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5425D30D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8890EB0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0E49C138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73B1216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3EDE7FDD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0092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30A479C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32B1583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50DCCDC8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DCEA1" w14:textId="70CA8C09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3390B2C1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4955BF96" w14:textId="45CB791B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25F13C3E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5234CCC3" w14:textId="2F7B0E62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47468225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015C6498" w14:textId="2080CC3D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5807FE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AB74E99" w14:textId="52FB5A3A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5D524C21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B1287EE" w14:textId="365C0F39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29E704C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3B4BDBC1" w14:textId="425B4F0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185603AF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7AAA3AD" w14:textId="399580BB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3300C97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0753C031" w14:textId="4ACDE422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4E4AD945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2616ACB" w14:textId="46DF4992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F134C" w14:textId="77777777" w:rsidR="005C4434" w:rsidRDefault="005C4434">
      <w:r>
        <w:separator/>
      </w:r>
    </w:p>
  </w:endnote>
  <w:endnote w:type="continuationSeparator" w:id="0">
    <w:p w14:paraId="41D0BFF8" w14:textId="77777777" w:rsidR="005C4434" w:rsidRDefault="005C4434">
      <w:r>
        <w:continuationSeparator/>
      </w:r>
    </w:p>
  </w:endnote>
  <w:endnote w:type="continuationNotice" w:id="1">
    <w:p w14:paraId="35AAD9FF" w14:textId="77777777" w:rsidR="004452C4" w:rsidRDefault="004452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DEF9EA" w14:textId="77777777" w:rsidR="005C4434" w:rsidRDefault="005C4434">
      <w:r>
        <w:separator/>
      </w:r>
    </w:p>
  </w:footnote>
  <w:footnote w:type="continuationSeparator" w:id="0">
    <w:p w14:paraId="5BC535B2" w14:textId="77777777" w:rsidR="005C4434" w:rsidRDefault="005C4434">
      <w:r>
        <w:continuationSeparator/>
      </w:r>
    </w:p>
  </w:footnote>
  <w:footnote w:type="continuationNotice" w:id="1">
    <w:p w14:paraId="09AD56A4" w14:textId="77777777" w:rsidR="004452C4" w:rsidRDefault="004452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908926979">
    <w:abstractNumId w:val="15"/>
  </w:num>
  <w:num w:numId="10" w16cid:durableId="1343051097">
    <w:abstractNumId w:val="0"/>
  </w:num>
  <w:num w:numId="11" w16cid:durableId="451942186">
    <w:abstractNumId w:val="7"/>
  </w:num>
  <w:num w:numId="12" w16cid:durableId="660159468">
    <w:abstractNumId w:val="13"/>
  </w:num>
  <w:num w:numId="13" w16cid:durableId="2081712305">
    <w:abstractNumId w:val="14"/>
  </w:num>
  <w:num w:numId="14" w16cid:durableId="989864527">
    <w:abstractNumId w:val="1"/>
  </w:num>
  <w:num w:numId="15" w16cid:durableId="420444938">
    <w:abstractNumId w:val="8"/>
  </w:num>
  <w:num w:numId="16" w16cid:durableId="1241332956">
    <w:abstractNumId w:val="12"/>
  </w:num>
  <w:num w:numId="17" w16cid:durableId="1683895329">
    <w:abstractNumId w:val="3"/>
  </w:num>
  <w:num w:numId="18" w16cid:durableId="3902275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907"/>
    <w:rsid w:val="00005E54"/>
    <w:rsid w:val="00012914"/>
    <w:rsid w:val="0001351B"/>
    <w:rsid w:val="000167BC"/>
    <w:rsid w:val="0002191A"/>
    <w:rsid w:val="00025301"/>
    <w:rsid w:val="0003016C"/>
    <w:rsid w:val="00030CD4"/>
    <w:rsid w:val="000344A1"/>
    <w:rsid w:val="00037C53"/>
    <w:rsid w:val="00041C2E"/>
    <w:rsid w:val="00042051"/>
    <w:rsid w:val="00046686"/>
    <w:rsid w:val="00046FDD"/>
    <w:rsid w:val="00046FF8"/>
    <w:rsid w:val="000475F1"/>
    <w:rsid w:val="00050925"/>
    <w:rsid w:val="0005180B"/>
    <w:rsid w:val="00053A3D"/>
    <w:rsid w:val="00054884"/>
    <w:rsid w:val="0005594E"/>
    <w:rsid w:val="00057E1E"/>
    <w:rsid w:val="0006182E"/>
    <w:rsid w:val="00062E0A"/>
    <w:rsid w:val="000637BA"/>
    <w:rsid w:val="00063B47"/>
    <w:rsid w:val="0006619D"/>
    <w:rsid w:val="00067238"/>
    <w:rsid w:val="00067A4E"/>
    <w:rsid w:val="000726EB"/>
    <w:rsid w:val="00072A7C"/>
    <w:rsid w:val="000775E7"/>
    <w:rsid w:val="0007775C"/>
    <w:rsid w:val="000830A6"/>
    <w:rsid w:val="00091BFB"/>
    <w:rsid w:val="0009408B"/>
    <w:rsid w:val="00094F23"/>
    <w:rsid w:val="000967F4"/>
    <w:rsid w:val="000A6432"/>
    <w:rsid w:val="000A715F"/>
    <w:rsid w:val="000B037B"/>
    <w:rsid w:val="000B14DA"/>
    <w:rsid w:val="000B1C0C"/>
    <w:rsid w:val="000B44F1"/>
    <w:rsid w:val="000C15C3"/>
    <w:rsid w:val="000D114B"/>
    <w:rsid w:val="000D304A"/>
    <w:rsid w:val="000D4741"/>
    <w:rsid w:val="000D5BC6"/>
    <w:rsid w:val="000D6D78"/>
    <w:rsid w:val="000D7E2B"/>
    <w:rsid w:val="000E0429"/>
    <w:rsid w:val="000E0437"/>
    <w:rsid w:val="000E7D38"/>
    <w:rsid w:val="000F5189"/>
    <w:rsid w:val="000F6E51"/>
    <w:rsid w:val="00102A24"/>
    <w:rsid w:val="00103C4C"/>
    <w:rsid w:val="0011372C"/>
    <w:rsid w:val="00116E83"/>
    <w:rsid w:val="001207CB"/>
    <w:rsid w:val="0012090B"/>
    <w:rsid w:val="001220E3"/>
    <w:rsid w:val="00122956"/>
    <w:rsid w:val="00122E23"/>
    <w:rsid w:val="00123116"/>
    <w:rsid w:val="001244C2"/>
    <w:rsid w:val="0012521A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50319"/>
    <w:rsid w:val="00150C36"/>
    <w:rsid w:val="001511C0"/>
    <w:rsid w:val="00151B91"/>
    <w:rsid w:val="0015264C"/>
    <w:rsid w:val="00153301"/>
    <w:rsid w:val="00155120"/>
    <w:rsid w:val="00157F50"/>
    <w:rsid w:val="00157FFB"/>
    <w:rsid w:val="001607AE"/>
    <w:rsid w:val="00166A1B"/>
    <w:rsid w:val="00167F4A"/>
    <w:rsid w:val="00170AF5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55D4"/>
    <w:rsid w:val="001D766B"/>
    <w:rsid w:val="001E2863"/>
    <w:rsid w:val="001E2BE1"/>
    <w:rsid w:val="001E3628"/>
    <w:rsid w:val="001E473F"/>
    <w:rsid w:val="001E489F"/>
    <w:rsid w:val="001E6729"/>
    <w:rsid w:val="001E675D"/>
    <w:rsid w:val="001F09DD"/>
    <w:rsid w:val="001F7653"/>
    <w:rsid w:val="0020169F"/>
    <w:rsid w:val="00201A83"/>
    <w:rsid w:val="00203930"/>
    <w:rsid w:val="00206023"/>
    <w:rsid w:val="002067A6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50F58"/>
    <w:rsid w:val="00253892"/>
    <w:rsid w:val="002541D3"/>
    <w:rsid w:val="002552A1"/>
    <w:rsid w:val="0025590A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8048F"/>
    <w:rsid w:val="00284F43"/>
    <w:rsid w:val="00285121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44FE"/>
    <w:rsid w:val="002B5361"/>
    <w:rsid w:val="002C073B"/>
    <w:rsid w:val="002C1155"/>
    <w:rsid w:val="002C1BA4"/>
    <w:rsid w:val="002C47B8"/>
    <w:rsid w:val="002C77D3"/>
    <w:rsid w:val="002D5143"/>
    <w:rsid w:val="002E397B"/>
    <w:rsid w:val="002E3AE2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5E33"/>
    <w:rsid w:val="00326040"/>
    <w:rsid w:val="003274B2"/>
    <w:rsid w:val="003275E6"/>
    <w:rsid w:val="00327FE6"/>
    <w:rsid w:val="0033228A"/>
    <w:rsid w:val="0034433F"/>
    <w:rsid w:val="00354553"/>
    <w:rsid w:val="003601E6"/>
    <w:rsid w:val="003655A5"/>
    <w:rsid w:val="003715B7"/>
    <w:rsid w:val="003720CC"/>
    <w:rsid w:val="00373EFC"/>
    <w:rsid w:val="0037445D"/>
    <w:rsid w:val="00376C60"/>
    <w:rsid w:val="00384087"/>
    <w:rsid w:val="00391615"/>
    <w:rsid w:val="00392C87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2BB0"/>
    <w:rsid w:val="003C76F3"/>
    <w:rsid w:val="003D4593"/>
    <w:rsid w:val="003D4598"/>
    <w:rsid w:val="003D7DC9"/>
    <w:rsid w:val="003E022E"/>
    <w:rsid w:val="003E28D0"/>
    <w:rsid w:val="003E29F7"/>
    <w:rsid w:val="003E2C8B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4343"/>
    <w:rsid w:val="004644D7"/>
    <w:rsid w:val="004644E1"/>
    <w:rsid w:val="004705AD"/>
    <w:rsid w:val="0047356B"/>
    <w:rsid w:val="0047464A"/>
    <w:rsid w:val="00476E61"/>
    <w:rsid w:val="00477EBC"/>
    <w:rsid w:val="00482246"/>
    <w:rsid w:val="004823B2"/>
    <w:rsid w:val="00484421"/>
    <w:rsid w:val="00486FC3"/>
    <w:rsid w:val="00491391"/>
    <w:rsid w:val="00493084"/>
    <w:rsid w:val="004935E9"/>
    <w:rsid w:val="00494158"/>
    <w:rsid w:val="00497C32"/>
    <w:rsid w:val="004A01BD"/>
    <w:rsid w:val="004A08AA"/>
    <w:rsid w:val="004A0A73"/>
    <w:rsid w:val="004A145F"/>
    <w:rsid w:val="004A180A"/>
    <w:rsid w:val="004A19A6"/>
    <w:rsid w:val="004A661C"/>
    <w:rsid w:val="004A78CA"/>
    <w:rsid w:val="004B47DC"/>
    <w:rsid w:val="004B4AC6"/>
    <w:rsid w:val="004C1E9F"/>
    <w:rsid w:val="004C3B4E"/>
    <w:rsid w:val="004C4C9B"/>
    <w:rsid w:val="004C5362"/>
    <w:rsid w:val="004D2FA0"/>
    <w:rsid w:val="004D3F18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42BE9"/>
    <w:rsid w:val="00544D8F"/>
    <w:rsid w:val="00545F8A"/>
    <w:rsid w:val="00553BDE"/>
    <w:rsid w:val="005542FC"/>
    <w:rsid w:val="00556F13"/>
    <w:rsid w:val="00562495"/>
    <w:rsid w:val="005722E2"/>
    <w:rsid w:val="005725C9"/>
    <w:rsid w:val="0057401B"/>
    <w:rsid w:val="00575061"/>
    <w:rsid w:val="00575CFA"/>
    <w:rsid w:val="00576F0F"/>
    <w:rsid w:val="00577727"/>
    <w:rsid w:val="005777AF"/>
    <w:rsid w:val="00586562"/>
    <w:rsid w:val="00590B24"/>
    <w:rsid w:val="00592D81"/>
    <w:rsid w:val="00593DC4"/>
    <w:rsid w:val="005940C3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5F735E"/>
    <w:rsid w:val="006072B2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583F"/>
    <w:rsid w:val="00665B9B"/>
    <w:rsid w:val="006672CB"/>
    <w:rsid w:val="0067616E"/>
    <w:rsid w:val="006874F6"/>
    <w:rsid w:val="00687C22"/>
    <w:rsid w:val="00690725"/>
    <w:rsid w:val="0069085B"/>
    <w:rsid w:val="00690D35"/>
    <w:rsid w:val="00693606"/>
    <w:rsid w:val="00693D70"/>
    <w:rsid w:val="006975AE"/>
    <w:rsid w:val="006A0418"/>
    <w:rsid w:val="006A0E66"/>
    <w:rsid w:val="006A210D"/>
    <w:rsid w:val="006A32D1"/>
    <w:rsid w:val="006A3CF5"/>
    <w:rsid w:val="006B0593"/>
    <w:rsid w:val="006B1EB2"/>
    <w:rsid w:val="006B4103"/>
    <w:rsid w:val="006B4BC6"/>
    <w:rsid w:val="006B6A68"/>
    <w:rsid w:val="006C3540"/>
    <w:rsid w:val="006C3D26"/>
    <w:rsid w:val="006D03E2"/>
    <w:rsid w:val="006D0A8E"/>
    <w:rsid w:val="006D3D54"/>
    <w:rsid w:val="006D448B"/>
    <w:rsid w:val="006E0D1B"/>
    <w:rsid w:val="006E1A49"/>
    <w:rsid w:val="006E3A55"/>
    <w:rsid w:val="006E44E2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2EE7"/>
    <w:rsid w:val="00705DA0"/>
    <w:rsid w:val="00710142"/>
    <w:rsid w:val="007109C0"/>
    <w:rsid w:val="007124DB"/>
    <w:rsid w:val="00712E81"/>
    <w:rsid w:val="00715590"/>
    <w:rsid w:val="00723919"/>
    <w:rsid w:val="00725931"/>
    <w:rsid w:val="00725BB7"/>
    <w:rsid w:val="007261D3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A2997"/>
    <w:rsid w:val="007A3B17"/>
    <w:rsid w:val="007B2A5C"/>
    <w:rsid w:val="007B5456"/>
    <w:rsid w:val="007B5F65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E7D66"/>
    <w:rsid w:val="007F2297"/>
    <w:rsid w:val="007F55EC"/>
    <w:rsid w:val="007F6574"/>
    <w:rsid w:val="007F7100"/>
    <w:rsid w:val="00802A1B"/>
    <w:rsid w:val="008032FF"/>
    <w:rsid w:val="00804974"/>
    <w:rsid w:val="0081067A"/>
    <w:rsid w:val="008134FB"/>
    <w:rsid w:val="00823075"/>
    <w:rsid w:val="00826ED1"/>
    <w:rsid w:val="00831057"/>
    <w:rsid w:val="0083278C"/>
    <w:rsid w:val="00837EF8"/>
    <w:rsid w:val="0084119C"/>
    <w:rsid w:val="00846338"/>
    <w:rsid w:val="00846AC9"/>
    <w:rsid w:val="00850B25"/>
    <w:rsid w:val="00850CD4"/>
    <w:rsid w:val="00854A49"/>
    <w:rsid w:val="008578D0"/>
    <w:rsid w:val="008624DE"/>
    <w:rsid w:val="008634EB"/>
    <w:rsid w:val="0086399A"/>
    <w:rsid w:val="00864C9E"/>
    <w:rsid w:val="00865373"/>
    <w:rsid w:val="00866945"/>
    <w:rsid w:val="00867352"/>
    <w:rsid w:val="00870035"/>
    <w:rsid w:val="00870871"/>
    <w:rsid w:val="00870D92"/>
    <w:rsid w:val="00871DBC"/>
    <w:rsid w:val="008726CA"/>
    <w:rsid w:val="00873567"/>
    <w:rsid w:val="00875ED4"/>
    <w:rsid w:val="00876BD5"/>
    <w:rsid w:val="008830CB"/>
    <w:rsid w:val="008923FC"/>
    <w:rsid w:val="00897C84"/>
    <w:rsid w:val="008A06BE"/>
    <w:rsid w:val="008A1731"/>
    <w:rsid w:val="008A56FD"/>
    <w:rsid w:val="008C779A"/>
    <w:rsid w:val="008D3DA6"/>
    <w:rsid w:val="008D5DA3"/>
    <w:rsid w:val="008E6CFE"/>
    <w:rsid w:val="008E70F7"/>
    <w:rsid w:val="008F1D3B"/>
    <w:rsid w:val="008F3312"/>
    <w:rsid w:val="008F58A4"/>
    <w:rsid w:val="008F7444"/>
    <w:rsid w:val="008F7A15"/>
    <w:rsid w:val="0091081D"/>
    <w:rsid w:val="009118AD"/>
    <w:rsid w:val="0091321C"/>
    <w:rsid w:val="00913788"/>
    <w:rsid w:val="0091399A"/>
    <w:rsid w:val="009150D0"/>
    <w:rsid w:val="009162F2"/>
    <w:rsid w:val="00922D75"/>
    <w:rsid w:val="00923830"/>
    <w:rsid w:val="00923A92"/>
    <w:rsid w:val="00926791"/>
    <w:rsid w:val="0092796C"/>
    <w:rsid w:val="00930221"/>
    <w:rsid w:val="0093661C"/>
    <w:rsid w:val="00936B4F"/>
    <w:rsid w:val="009370FD"/>
    <w:rsid w:val="00940736"/>
    <w:rsid w:val="00941253"/>
    <w:rsid w:val="00941D80"/>
    <w:rsid w:val="009437F5"/>
    <w:rsid w:val="00945359"/>
    <w:rsid w:val="00946388"/>
    <w:rsid w:val="00947868"/>
    <w:rsid w:val="0095038B"/>
    <w:rsid w:val="00950CF7"/>
    <w:rsid w:val="0095657D"/>
    <w:rsid w:val="00960A44"/>
    <w:rsid w:val="00970864"/>
    <w:rsid w:val="00971430"/>
    <w:rsid w:val="009736D5"/>
    <w:rsid w:val="00973BA6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3833"/>
    <w:rsid w:val="009A5F57"/>
    <w:rsid w:val="009A62E2"/>
    <w:rsid w:val="009B110B"/>
    <w:rsid w:val="009B13F0"/>
    <w:rsid w:val="009B196A"/>
    <w:rsid w:val="009B511D"/>
    <w:rsid w:val="009C0ED4"/>
    <w:rsid w:val="009C2295"/>
    <w:rsid w:val="009C52AD"/>
    <w:rsid w:val="009C7E49"/>
    <w:rsid w:val="009D17A9"/>
    <w:rsid w:val="009D2425"/>
    <w:rsid w:val="009D5563"/>
    <w:rsid w:val="009D5E48"/>
    <w:rsid w:val="009D6D9F"/>
    <w:rsid w:val="009E0B41"/>
    <w:rsid w:val="009E1910"/>
    <w:rsid w:val="009E5DBA"/>
    <w:rsid w:val="009E686D"/>
    <w:rsid w:val="009E7867"/>
    <w:rsid w:val="009F06FE"/>
    <w:rsid w:val="009F57B1"/>
    <w:rsid w:val="009F5D4C"/>
    <w:rsid w:val="009F6047"/>
    <w:rsid w:val="009F6548"/>
    <w:rsid w:val="00A036B6"/>
    <w:rsid w:val="00A03D2A"/>
    <w:rsid w:val="00A10ADB"/>
    <w:rsid w:val="00A144AB"/>
    <w:rsid w:val="00A151A1"/>
    <w:rsid w:val="00A155E1"/>
    <w:rsid w:val="00A16525"/>
    <w:rsid w:val="00A16C81"/>
    <w:rsid w:val="00A17F01"/>
    <w:rsid w:val="00A21036"/>
    <w:rsid w:val="00A24557"/>
    <w:rsid w:val="00A248B2"/>
    <w:rsid w:val="00A25AB9"/>
    <w:rsid w:val="00A262E3"/>
    <w:rsid w:val="00A267D7"/>
    <w:rsid w:val="00A27058"/>
    <w:rsid w:val="00A2742E"/>
    <w:rsid w:val="00A27A64"/>
    <w:rsid w:val="00A32BF0"/>
    <w:rsid w:val="00A37F80"/>
    <w:rsid w:val="00A4146E"/>
    <w:rsid w:val="00A46B3F"/>
    <w:rsid w:val="00A46F30"/>
    <w:rsid w:val="00A561A3"/>
    <w:rsid w:val="00A60782"/>
    <w:rsid w:val="00A61169"/>
    <w:rsid w:val="00A63024"/>
    <w:rsid w:val="00A65532"/>
    <w:rsid w:val="00A65602"/>
    <w:rsid w:val="00A70D55"/>
    <w:rsid w:val="00A75F3C"/>
    <w:rsid w:val="00A767D5"/>
    <w:rsid w:val="00A76B44"/>
    <w:rsid w:val="00A77261"/>
    <w:rsid w:val="00A82FCC"/>
    <w:rsid w:val="00A83B1E"/>
    <w:rsid w:val="00A83C85"/>
    <w:rsid w:val="00A8479D"/>
    <w:rsid w:val="00A906A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FC7"/>
    <w:rsid w:val="00AB7659"/>
    <w:rsid w:val="00AC081B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B00077"/>
    <w:rsid w:val="00B02226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526C"/>
    <w:rsid w:val="00B35483"/>
    <w:rsid w:val="00B376E0"/>
    <w:rsid w:val="00B41A2D"/>
    <w:rsid w:val="00B43DA4"/>
    <w:rsid w:val="00B4490B"/>
    <w:rsid w:val="00B45899"/>
    <w:rsid w:val="00B45C31"/>
    <w:rsid w:val="00B47534"/>
    <w:rsid w:val="00B47844"/>
    <w:rsid w:val="00B50B89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25D5"/>
    <w:rsid w:val="00B92B0A"/>
    <w:rsid w:val="00B92C7D"/>
    <w:rsid w:val="00B9364A"/>
    <w:rsid w:val="00B93848"/>
    <w:rsid w:val="00B93BB2"/>
    <w:rsid w:val="00B9697B"/>
    <w:rsid w:val="00B9710C"/>
    <w:rsid w:val="00B972FD"/>
    <w:rsid w:val="00BA01B7"/>
    <w:rsid w:val="00BA39EE"/>
    <w:rsid w:val="00BA46C7"/>
    <w:rsid w:val="00BA4DA4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412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F0A84"/>
    <w:rsid w:val="00BF1246"/>
    <w:rsid w:val="00BF14EC"/>
    <w:rsid w:val="00BF4326"/>
    <w:rsid w:val="00BF6847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26A"/>
    <w:rsid w:val="00C25DC9"/>
    <w:rsid w:val="00C267F5"/>
    <w:rsid w:val="00C278EB"/>
    <w:rsid w:val="00C30D94"/>
    <w:rsid w:val="00C33ECC"/>
    <w:rsid w:val="00C36C8F"/>
    <w:rsid w:val="00C3782E"/>
    <w:rsid w:val="00C404D1"/>
    <w:rsid w:val="00C41D85"/>
    <w:rsid w:val="00C42176"/>
    <w:rsid w:val="00C42344"/>
    <w:rsid w:val="00C44F7D"/>
    <w:rsid w:val="00C4572C"/>
    <w:rsid w:val="00C45F54"/>
    <w:rsid w:val="00C4728A"/>
    <w:rsid w:val="00C472D5"/>
    <w:rsid w:val="00C505EB"/>
    <w:rsid w:val="00C52914"/>
    <w:rsid w:val="00C5567D"/>
    <w:rsid w:val="00C56FB2"/>
    <w:rsid w:val="00C63DFF"/>
    <w:rsid w:val="00C63F06"/>
    <w:rsid w:val="00C6590B"/>
    <w:rsid w:val="00C70C67"/>
    <w:rsid w:val="00C7131F"/>
    <w:rsid w:val="00C714F4"/>
    <w:rsid w:val="00C72BF5"/>
    <w:rsid w:val="00C76753"/>
    <w:rsid w:val="00C76AAA"/>
    <w:rsid w:val="00C81C6A"/>
    <w:rsid w:val="00C8586A"/>
    <w:rsid w:val="00C86E8F"/>
    <w:rsid w:val="00C95FC2"/>
    <w:rsid w:val="00CA143D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1D5"/>
    <w:rsid w:val="00CC58ED"/>
    <w:rsid w:val="00CC7F21"/>
    <w:rsid w:val="00CD1724"/>
    <w:rsid w:val="00CD3E7D"/>
    <w:rsid w:val="00CD403C"/>
    <w:rsid w:val="00CD4C35"/>
    <w:rsid w:val="00CE519D"/>
    <w:rsid w:val="00CE5E54"/>
    <w:rsid w:val="00CE65DC"/>
    <w:rsid w:val="00CE6F92"/>
    <w:rsid w:val="00CE7DC9"/>
    <w:rsid w:val="00CF2052"/>
    <w:rsid w:val="00CF391C"/>
    <w:rsid w:val="00CF3CD0"/>
    <w:rsid w:val="00CF4512"/>
    <w:rsid w:val="00CF61EF"/>
    <w:rsid w:val="00CF6F5F"/>
    <w:rsid w:val="00D0135E"/>
    <w:rsid w:val="00D01EC1"/>
    <w:rsid w:val="00D14459"/>
    <w:rsid w:val="00D145EC"/>
    <w:rsid w:val="00D15FE7"/>
    <w:rsid w:val="00D22754"/>
    <w:rsid w:val="00D25DD1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3C0B"/>
    <w:rsid w:val="00D44A74"/>
    <w:rsid w:val="00D4769A"/>
    <w:rsid w:val="00D5336C"/>
    <w:rsid w:val="00D55CE6"/>
    <w:rsid w:val="00D57CD2"/>
    <w:rsid w:val="00D57E66"/>
    <w:rsid w:val="00D6012A"/>
    <w:rsid w:val="00D73350"/>
    <w:rsid w:val="00D733BD"/>
    <w:rsid w:val="00D75395"/>
    <w:rsid w:val="00D76A66"/>
    <w:rsid w:val="00D775E5"/>
    <w:rsid w:val="00D777EC"/>
    <w:rsid w:val="00D82231"/>
    <w:rsid w:val="00D824A3"/>
    <w:rsid w:val="00D8551B"/>
    <w:rsid w:val="00D855CC"/>
    <w:rsid w:val="00D85ED5"/>
    <w:rsid w:val="00D86BBF"/>
    <w:rsid w:val="00D8756E"/>
    <w:rsid w:val="00D92A86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4122"/>
    <w:rsid w:val="00DE462B"/>
    <w:rsid w:val="00DE5BBF"/>
    <w:rsid w:val="00DE63D8"/>
    <w:rsid w:val="00DF01BE"/>
    <w:rsid w:val="00DF24D4"/>
    <w:rsid w:val="00DF351C"/>
    <w:rsid w:val="00DF62B4"/>
    <w:rsid w:val="00DF7C6E"/>
    <w:rsid w:val="00E004E6"/>
    <w:rsid w:val="00E01348"/>
    <w:rsid w:val="00E013A9"/>
    <w:rsid w:val="00E03A99"/>
    <w:rsid w:val="00E03F96"/>
    <w:rsid w:val="00E041CD"/>
    <w:rsid w:val="00E06534"/>
    <w:rsid w:val="00E126A5"/>
    <w:rsid w:val="00E1278B"/>
    <w:rsid w:val="00E1463F"/>
    <w:rsid w:val="00E16162"/>
    <w:rsid w:val="00E21260"/>
    <w:rsid w:val="00E216A0"/>
    <w:rsid w:val="00E25B98"/>
    <w:rsid w:val="00E27F22"/>
    <w:rsid w:val="00E313DA"/>
    <w:rsid w:val="00E34AA9"/>
    <w:rsid w:val="00E363A9"/>
    <w:rsid w:val="00E37E69"/>
    <w:rsid w:val="00E4074C"/>
    <w:rsid w:val="00E40BBC"/>
    <w:rsid w:val="00E413E0"/>
    <w:rsid w:val="00E42854"/>
    <w:rsid w:val="00E433F6"/>
    <w:rsid w:val="00E441CD"/>
    <w:rsid w:val="00E45193"/>
    <w:rsid w:val="00E4670E"/>
    <w:rsid w:val="00E53AE3"/>
    <w:rsid w:val="00E5574A"/>
    <w:rsid w:val="00E5714C"/>
    <w:rsid w:val="00E630D6"/>
    <w:rsid w:val="00E6401F"/>
    <w:rsid w:val="00E64FB2"/>
    <w:rsid w:val="00E67B7D"/>
    <w:rsid w:val="00E72A61"/>
    <w:rsid w:val="00E77382"/>
    <w:rsid w:val="00E80C30"/>
    <w:rsid w:val="00E81E2C"/>
    <w:rsid w:val="00E82BFE"/>
    <w:rsid w:val="00E82FBF"/>
    <w:rsid w:val="00E839FF"/>
    <w:rsid w:val="00E84A98"/>
    <w:rsid w:val="00E97E0E"/>
    <w:rsid w:val="00EA1780"/>
    <w:rsid w:val="00EA334A"/>
    <w:rsid w:val="00EA3F66"/>
    <w:rsid w:val="00EA662E"/>
    <w:rsid w:val="00EA6D91"/>
    <w:rsid w:val="00EB2291"/>
    <w:rsid w:val="00EB52C4"/>
    <w:rsid w:val="00EB5D2F"/>
    <w:rsid w:val="00EB68FE"/>
    <w:rsid w:val="00EC0C8C"/>
    <w:rsid w:val="00EC10EC"/>
    <w:rsid w:val="00EC35D8"/>
    <w:rsid w:val="00EC456C"/>
    <w:rsid w:val="00EC6938"/>
    <w:rsid w:val="00ED166C"/>
    <w:rsid w:val="00ED58E5"/>
    <w:rsid w:val="00ED5FA6"/>
    <w:rsid w:val="00ED6080"/>
    <w:rsid w:val="00EE0176"/>
    <w:rsid w:val="00EE7FBF"/>
    <w:rsid w:val="00EF0942"/>
    <w:rsid w:val="00EF0A8C"/>
    <w:rsid w:val="00EF0F50"/>
    <w:rsid w:val="00EF109D"/>
    <w:rsid w:val="00EF1492"/>
    <w:rsid w:val="00EF291F"/>
    <w:rsid w:val="00F009E7"/>
    <w:rsid w:val="00F01B41"/>
    <w:rsid w:val="00F0218C"/>
    <w:rsid w:val="00F0251A"/>
    <w:rsid w:val="00F036BA"/>
    <w:rsid w:val="00F0393B"/>
    <w:rsid w:val="00F071F3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827"/>
    <w:rsid w:val="00F313DD"/>
    <w:rsid w:val="00F378BE"/>
    <w:rsid w:val="00F42B78"/>
    <w:rsid w:val="00F43120"/>
    <w:rsid w:val="00F43FC6"/>
    <w:rsid w:val="00F44FF2"/>
    <w:rsid w:val="00F4550E"/>
    <w:rsid w:val="00F515CD"/>
    <w:rsid w:val="00F54632"/>
    <w:rsid w:val="00F565F6"/>
    <w:rsid w:val="00F577A3"/>
    <w:rsid w:val="00F604E4"/>
    <w:rsid w:val="00F607BF"/>
    <w:rsid w:val="00F6429F"/>
    <w:rsid w:val="00F64378"/>
    <w:rsid w:val="00F67FC3"/>
    <w:rsid w:val="00F71863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643D"/>
    <w:rsid w:val="00FD05FD"/>
    <w:rsid w:val="00FD0B60"/>
    <w:rsid w:val="00FD1DAF"/>
    <w:rsid w:val="00FD2664"/>
    <w:rsid w:val="00FD38A5"/>
    <w:rsid w:val="00FE129B"/>
    <w:rsid w:val="00FE3DCC"/>
    <w:rsid w:val="00FE53C8"/>
    <w:rsid w:val="00FE5FB7"/>
    <w:rsid w:val="00FF1866"/>
    <w:rsid w:val="00FF236F"/>
    <w:rsid w:val="00FF5C65"/>
    <w:rsid w:val="00FF5F9B"/>
    <w:rsid w:val="00FF65EE"/>
    <w:rsid w:val="011C75A9"/>
    <w:rsid w:val="027E5B83"/>
    <w:rsid w:val="04B8E2E0"/>
    <w:rsid w:val="052D0733"/>
    <w:rsid w:val="06275A24"/>
    <w:rsid w:val="07317AA6"/>
    <w:rsid w:val="0A634DCD"/>
    <w:rsid w:val="0BB0442C"/>
    <w:rsid w:val="0C7CC0D7"/>
    <w:rsid w:val="10420538"/>
    <w:rsid w:val="10DD0402"/>
    <w:rsid w:val="1364F321"/>
    <w:rsid w:val="139ABDA9"/>
    <w:rsid w:val="144F42F7"/>
    <w:rsid w:val="1500F130"/>
    <w:rsid w:val="16CCB1D4"/>
    <w:rsid w:val="1774FBF5"/>
    <w:rsid w:val="177B8A9E"/>
    <w:rsid w:val="196B130C"/>
    <w:rsid w:val="1A2C5BF4"/>
    <w:rsid w:val="1D334116"/>
    <w:rsid w:val="1DAF3ABB"/>
    <w:rsid w:val="1E0A6AF2"/>
    <w:rsid w:val="1F1BDD48"/>
    <w:rsid w:val="1F755D2B"/>
    <w:rsid w:val="200D0226"/>
    <w:rsid w:val="21A288C8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20B2AB8"/>
    <w:rsid w:val="34698220"/>
    <w:rsid w:val="3560092D"/>
    <w:rsid w:val="3835E592"/>
    <w:rsid w:val="3853DD00"/>
    <w:rsid w:val="38CEECE5"/>
    <w:rsid w:val="39812FD9"/>
    <w:rsid w:val="3A1A6688"/>
    <w:rsid w:val="3AF25628"/>
    <w:rsid w:val="3AFDE91D"/>
    <w:rsid w:val="3D6D3D9B"/>
    <w:rsid w:val="3EC220C4"/>
    <w:rsid w:val="425A3EFD"/>
    <w:rsid w:val="43DCE269"/>
    <w:rsid w:val="43F4B324"/>
    <w:rsid w:val="45D5D9C4"/>
    <w:rsid w:val="46B6222C"/>
    <w:rsid w:val="475BF28E"/>
    <w:rsid w:val="4A3175A6"/>
    <w:rsid w:val="4A49133A"/>
    <w:rsid w:val="4ADE127E"/>
    <w:rsid w:val="4D6FC523"/>
    <w:rsid w:val="4EE9DCCE"/>
    <w:rsid w:val="4F53A962"/>
    <w:rsid w:val="4FDFAF02"/>
    <w:rsid w:val="540BB47C"/>
    <w:rsid w:val="546F6C27"/>
    <w:rsid w:val="564AE7A3"/>
    <w:rsid w:val="56C295D4"/>
    <w:rsid w:val="57B95A0C"/>
    <w:rsid w:val="5811A302"/>
    <w:rsid w:val="5CA87CFA"/>
    <w:rsid w:val="5D7835EF"/>
    <w:rsid w:val="5D94FEDB"/>
    <w:rsid w:val="5E325BDB"/>
    <w:rsid w:val="5F7B8AF2"/>
    <w:rsid w:val="5FEAFA47"/>
    <w:rsid w:val="606F2AEF"/>
    <w:rsid w:val="60C74F83"/>
    <w:rsid w:val="61BA62A6"/>
    <w:rsid w:val="61BAA103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B81DA85"/>
    <w:rsid w:val="6C2403D6"/>
    <w:rsid w:val="6C9033B6"/>
    <w:rsid w:val="6D0F4A27"/>
    <w:rsid w:val="6F180ADD"/>
    <w:rsid w:val="6F7DE6CA"/>
    <w:rsid w:val="6FDE87CF"/>
    <w:rsid w:val="70CACA06"/>
    <w:rsid w:val="71EC6041"/>
    <w:rsid w:val="72970181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EAAD251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C3A20C37-F9AA-4135-8153-9F999923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RBI5PAMIO524-1616901215-33399</_dlc_DocId>
    <_dlc_DocIdUrl xmlns="71c5aaf6-e6ce-465b-b873-5148d2a4c105">
      <Url>https://nokia.sharepoint.com/sites/gxp/_layouts/15/DocIdRedir.aspx?ID=RBI5PAMIO524-1616901215-33399</Url>
      <Description>RBI5PAMIO524-1616901215-33399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0DE124-A549-4904-97F2-12672105A235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71c5aaf6-e6ce-465b-b873-5148d2a4c105"/>
    <ds:schemaRef ds:uri="http://purl.org/dc/dcmitype/"/>
    <ds:schemaRef ds:uri="3f2ce089-3858-4176-9a21-a30f9204848e"/>
    <ds:schemaRef ds:uri="http://schemas.openxmlformats.org/package/2006/metadata/core-properties"/>
    <ds:schemaRef ds:uri="7275bb01-7583-478d-bc14-e839a2dd5989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2445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Parthasarathi [Nokia]_1</cp:lastModifiedBy>
  <cp:revision>4</cp:revision>
  <cp:lastPrinted>2001-04-23T09:30:00Z</cp:lastPrinted>
  <dcterms:created xsi:type="dcterms:W3CDTF">2024-11-21T22:02:00Z</dcterms:created>
  <dcterms:modified xsi:type="dcterms:W3CDTF">2024-11-21T22:08:00Z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a8423c66-8590-408c-9b23-1eeedacbec02</vt:lpwstr>
  </property>
  <property fmtid="{D5CDD505-2E9C-101B-9397-08002B2CF9AE}" pid="4" name="MediaServiceImageTags">
    <vt:lpwstr/>
  </property>
</Properties>
</file>